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35694" w:rsidP="00A35694" w:rsidRDefault="00A35694" w14:paraId="23a5954" w14:textId="23a5954">
      <w:pPr>
        <w:tabs>
          <w:tab w:val="left" w:pos="5940"/>
        </w:tabs>
        <w:spacing w:line="240" w:lineRule="atLeast"/>
        <w15:collapsed w:val="false"/>
        <w:rPr>
          <w:spacing w:val="8"/>
        </w:rPr>
      </w:pPr>
      <w:bookmarkStart w:name="_GoBack" w:id="0"/>
      <w:bookmarkEnd w:id="0"/>
      <w:r>
        <w:t xml:space="preserve">REPUBLIKA HRVATSKA </w:t>
      </w:r>
      <w:r>
        <w:tab/>
      </w:r>
      <w:r>
        <w:tab/>
      </w:r>
      <w:r>
        <w:tab/>
      </w:r>
      <w:r>
        <w:tab/>
        <w:t xml:space="preserve">       </w:t>
      </w:r>
    </w:p>
    <w:p w:rsidR="00A35694" w:rsidP="00A35694" w:rsidRDefault="00A35694">
      <w:pPr>
        <w:spacing w:line="240" w:lineRule="atLeast"/>
      </w:pPr>
      <w:r>
        <w:t>TRGOVAČKI SUD U PAZINU</w:t>
      </w:r>
    </w:p>
    <w:p w:rsidR="00A35694" w:rsidP="00A35694" w:rsidRDefault="00A35694">
      <w:pPr>
        <w:rPr>
          <w:b/>
        </w:rPr>
      </w:pPr>
      <w:r>
        <w:t xml:space="preserve">52000 PAZIN, Dršćevka 1 </w:t>
      </w:r>
      <w:r>
        <w:tab/>
      </w:r>
      <w:r>
        <w:tab/>
      </w:r>
      <w:r>
        <w:tab/>
      </w:r>
      <w:r>
        <w:tab/>
      </w:r>
      <w:r>
        <w:tab/>
      </w:r>
      <w:r>
        <w:br/>
      </w:r>
    </w:p>
    <w:p w:rsidR="00A35694" w:rsidP="00A35694" w:rsidRDefault="00A35694">
      <w:pPr>
        <w:rPr>
          <w:b/>
        </w:rPr>
      </w:pPr>
    </w:p>
    <w:p w:rsidR="00A35694" w:rsidP="00A35694" w:rsidRDefault="00A35694">
      <w:pPr>
        <w:jc w:val="right"/>
        <w:rPr>
          <w:b/>
        </w:rPr>
      </w:pPr>
      <w:r w:rsidRPr="00DB7527">
        <w:t>Posl</w:t>
      </w:r>
      <w:r>
        <w:t>.</w:t>
      </w:r>
      <w:r w:rsidRPr="00DB7527">
        <w:t xml:space="preserve"> broj</w:t>
      </w:r>
      <w:r>
        <w:t>:</w:t>
      </w:r>
      <w:r w:rsidRPr="00DB7527">
        <w:t xml:space="preserve"> </w:t>
      </w:r>
      <w:r>
        <w:t xml:space="preserve">4 St-353/2018-  </w:t>
      </w:r>
    </w:p>
    <w:p w:rsidR="00A35694" w:rsidP="00A35694" w:rsidRDefault="00A35694">
      <w:pPr>
        <w:jc w:val="center"/>
      </w:pPr>
      <w:r>
        <w:t xml:space="preserve">Z A P I S N I K </w:t>
      </w:r>
    </w:p>
    <w:p w:rsidR="00A35694" w:rsidP="00A35694" w:rsidRDefault="00A35694">
      <w:pPr>
        <w:jc w:val="center"/>
      </w:pPr>
    </w:p>
    <w:p w:rsidR="00A35694" w:rsidP="00A35694" w:rsidRDefault="00A35694">
      <w:pPr>
        <w:jc w:val="center"/>
      </w:pPr>
      <w:r>
        <w:t>(ročište za glasovanje o planu restrukturiranja)</w:t>
      </w:r>
    </w:p>
    <w:p w:rsidR="00A35694" w:rsidP="00A35694" w:rsidRDefault="00A35694">
      <w:pPr>
        <w:jc w:val="center"/>
      </w:pPr>
    </w:p>
    <w:p w:rsidR="00A35694" w:rsidP="00A35694" w:rsidRDefault="00A35694">
      <w:pPr>
        <w:jc w:val="center"/>
      </w:pPr>
      <w:r>
        <w:t xml:space="preserve">Održano </w:t>
      </w:r>
      <w:r w:rsidR="000B2F0C">
        <w:t>25</w:t>
      </w:r>
      <w:r>
        <w:t xml:space="preserve">. </w:t>
      </w:r>
      <w:r w:rsidR="000B2F0C">
        <w:t xml:space="preserve">veljače </w:t>
      </w:r>
      <w:r>
        <w:t>20</w:t>
      </w:r>
      <w:r w:rsidR="000B2F0C">
        <w:t>20</w:t>
      </w:r>
      <w:r>
        <w:t xml:space="preserve">. </w:t>
      </w:r>
    </w:p>
    <w:p w:rsidR="00A35694" w:rsidP="00A35694" w:rsidRDefault="00A35694">
      <w:pPr>
        <w:jc w:val="center"/>
      </w:pPr>
      <w:r>
        <w:t xml:space="preserve">kod Trgovačkog suda u Pazinu, </w:t>
      </w:r>
    </w:p>
    <w:p w:rsidR="00A35694" w:rsidP="00A35694" w:rsidRDefault="00A35694">
      <w:pPr>
        <w:jc w:val="center"/>
      </w:pPr>
      <w:r>
        <w:t xml:space="preserve">u predstečajnom postupku nad dužnikom </w:t>
      </w:r>
    </w:p>
    <w:p w:rsidR="000B2F0C" w:rsidP="000B2F0C" w:rsidRDefault="000B2F0C">
      <w:pPr>
        <w:jc w:val="center"/>
      </w:pPr>
      <w:r w:rsidRPr="000A4080">
        <w:t>ISTO Industrogradnja d.o.o. Krnica, Duga Uvala 1, OIB 01629444750</w:t>
      </w:r>
    </w:p>
    <w:p w:rsidR="00A35694" w:rsidP="00A35694" w:rsidRDefault="00A35694">
      <w:pPr>
        <w:jc w:val="both"/>
      </w:pPr>
    </w:p>
    <w:p w:rsidR="00A35694" w:rsidP="00A35694" w:rsidRDefault="00A35694">
      <w:pPr>
        <w:jc w:val="both"/>
      </w:pPr>
    </w:p>
    <w:p w:rsidR="00A35694" w:rsidP="00A35694" w:rsidRDefault="00A35694">
      <w:pPr>
        <w:jc w:val="both"/>
      </w:pPr>
      <w:r>
        <w:t>OD SUDA NAZOČNI:</w:t>
      </w:r>
    </w:p>
    <w:p w:rsidR="00A35694" w:rsidP="00A35694" w:rsidRDefault="000B2F0C">
      <w:pPr>
        <w:jc w:val="both"/>
      </w:pPr>
      <w:r>
        <w:t>Tijana Licul</w:t>
      </w:r>
      <w:r w:rsidR="00A35694">
        <w:t xml:space="preserve">, stečajna sutkinja </w:t>
      </w:r>
    </w:p>
    <w:p w:rsidR="00A35694" w:rsidP="00A35694" w:rsidRDefault="00A77FB1">
      <w:pPr>
        <w:jc w:val="both"/>
      </w:pPr>
      <w:r>
        <w:t>Sanja Prodan</w:t>
      </w:r>
      <w:r w:rsidR="00A35694">
        <w:t>, zapisničarka</w:t>
      </w:r>
    </w:p>
    <w:p w:rsidR="00A35694" w:rsidP="00A35694" w:rsidRDefault="00A35694">
      <w:pPr>
        <w:jc w:val="both"/>
      </w:pPr>
    </w:p>
    <w:p w:rsidR="00A35694" w:rsidP="00A35694" w:rsidRDefault="00A35694">
      <w:pPr>
        <w:jc w:val="both"/>
      </w:pPr>
      <w:r>
        <w:t xml:space="preserve">Početak u </w:t>
      </w:r>
      <w:r w:rsidR="000B2F0C">
        <w:t>12:00</w:t>
      </w:r>
      <w:r>
        <w:t xml:space="preserve"> sati.</w:t>
      </w:r>
    </w:p>
    <w:p w:rsidR="00A35694" w:rsidP="00A35694" w:rsidRDefault="00A35694">
      <w:pPr>
        <w:jc w:val="both"/>
      </w:pPr>
    </w:p>
    <w:p w:rsidR="00A35694" w:rsidP="00A35694" w:rsidRDefault="00A35694">
      <w:pPr>
        <w:jc w:val="both"/>
      </w:pPr>
      <w:r>
        <w:t>Utvrđuje se da su na današnje ročište pristupili:</w:t>
      </w:r>
    </w:p>
    <w:p w:rsidR="00A35694" w:rsidP="00A35694" w:rsidRDefault="00A35694">
      <w:pPr>
        <w:jc w:val="both"/>
      </w:pPr>
      <w:r>
        <w:t xml:space="preserve">- za dužnika: </w:t>
      </w:r>
      <w:r w:rsidR="00A77FB1">
        <w:t>Josip Galinec</w:t>
      </w:r>
    </w:p>
    <w:p w:rsidR="00A35694" w:rsidP="00A35694" w:rsidRDefault="00A35694">
      <w:pPr>
        <w:jc w:val="both"/>
      </w:pPr>
      <w:r>
        <w:t xml:space="preserve">- povjerenik: </w:t>
      </w:r>
      <w:r w:rsidR="000B2F0C">
        <w:t>Bogdan Veselinović</w:t>
      </w:r>
    </w:p>
    <w:p w:rsidR="00A35694" w:rsidP="00A35694" w:rsidRDefault="00A35694">
      <w:pPr>
        <w:jc w:val="both"/>
      </w:pPr>
      <w:r>
        <w:t xml:space="preserve">- vjerovnici: </w:t>
      </w:r>
    </w:p>
    <w:p w:rsidR="00A35694" w:rsidP="00A77FB1" w:rsidRDefault="00A35694">
      <w:pPr>
        <w:ind w:left="720"/>
        <w:jc w:val="both"/>
      </w:pPr>
      <w:r>
        <w:t>- za Republiku Hrvatsku viši državnoodvjetnički savjetnik Dalen Mikuljan iz ŽDO u Puli – Pola, punomoć prilaže</w:t>
      </w:r>
    </w:p>
    <w:p w:rsidR="00A35694" w:rsidP="00A35694" w:rsidRDefault="00A35694">
      <w:pPr>
        <w:jc w:val="both"/>
        <w:rPr>
          <w:color w:val="7030A0"/>
        </w:rPr>
      </w:pPr>
    </w:p>
    <w:p w:rsidR="00A35694" w:rsidP="00A35694" w:rsidRDefault="00A35694">
      <w:pPr>
        <w:jc w:val="both"/>
      </w:pPr>
      <w:r>
        <w:rPr>
          <w:color w:val="7030A0"/>
        </w:rPr>
        <w:tab/>
      </w:r>
      <w:r>
        <w:t>Kao javnost je na roči</w:t>
      </w:r>
      <w:r w:rsidR="00A77FB1">
        <w:t xml:space="preserve">štu prisutna Nives Grgić Bažon. </w:t>
      </w:r>
    </w:p>
    <w:p w:rsidR="00A77FB1" w:rsidP="00A35694" w:rsidRDefault="00A77FB1">
      <w:pPr>
        <w:jc w:val="both"/>
      </w:pPr>
    </w:p>
    <w:p w:rsidR="00A77FB1" w:rsidP="0017296D" w:rsidRDefault="00A77FB1">
      <w:pPr>
        <w:ind w:firstLine="720"/>
        <w:jc w:val="both"/>
      </w:pPr>
      <w:r>
        <w:t>Utvrđuje se da su zaključno sa 24. veljače 2020. u spis dostavljeni obrasci za glasovanje sljedećih vjerovnika:</w:t>
      </w:r>
      <w:r w:rsidR="0017296D">
        <w:t xml:space="preserve"> </w:t>
      </w:r>
      <w:r>
        <w:t xml:space="preserve">Patricia Paić, Ivan Karakaš, Vera Kovačević, Stjepan Lektorić, Mijo Mršić, Sveto Orozović, Igor Stepanić, Milena Vujasin, Šimun Zadro. </w:t>
      </w:r>
    </w:p>
    <w:p w:rsidR="00A77FB1" w:rsidP="00A35694" w:rsidRDefault="00A77FB1">
      <w:pPr>
        <w:jc w:val="both"/>
      </w:pPr>
    </w:p>
    <w:p w:rsidR="00A77FB1" w:rsidP="00A35694" w:rsidRDefault="00A35694">
      <w:pPr>
        <w:jc w:val="both"/>
      </w:pPr>
      <w:r>
        <w:rPr>
          <w:color w:val="7030A0"/>
        </w:rPr>
        <w:tab/>
      </w:r>
      <w:r>
        <w:t xml:space="preserve">Konstatira se da je </w:t>
      </w:r>
      <w:r w:rsidR="00A77FB1">
        <w:t xml:space="preserve">Josip Galinec </w:t>
      </w:r>
      <w:r>
        <w:t xml:space="preserve">predao sudu obrasce za glasovanje broj 11 za vjerovnike </w:t>
      </w:r>
      <w:r w:rsidR="00A77FB1">
        <w:t xml:space="preserve">Jurica Stipac, Branko Jakić, </w:t>
      </w:r>
      <w:r w:rsidRPr="00E95539" w:rsidR="00E95539">
        <w:t>DOM KEN</w:t>
      </w:r>
      <w:r w:rsidR="00A77FB1">
        <w:t xml:space="preserve">, Boro Ilinović, </w:t>
      </w:r>
      <w:r w:rsidR="00066DC9">
        <w:t>VIBE</w:t>
      </w:r>
      <w:r w:rsidR="00A77FB1">
        <w:t xml:space="preserve"> DVA, INDUSTROGRADNJA NEKRETNINE,</w:t>
      </w:r>
      <w:r w:rsidR="00E95539">
        <w:t xml:space="preserve"> DOM POL, JOSIP GALINEC, NEGOTI</w:t>
      </w:r>
      <w:r w:rsidR="00A77FB1">
        <w:t xml:space="preserve">ATOR, PROJEKT KEN, HOTEL DUGA UVALA, </w:t>
      </w:r>
      <w:r w:rsidRPr="00E95539" w:rsidR="00E95539">
        <w:t>INVEST</w:t>
      </w:r>
      <w:r w:rsidRPr="00E95539" w:rsidR="00A77FB1">
        <w:t>PROJEKT</w:t>
      </w:r>
      <w:r w:rsidRPr="00E95539" w:rsidR="00A77FB1">
        <w:rPr>
          <w:color w:val="FF0000"/>
        </w:rPr>
        <w:t xml:space="preserve">, </w:t>
      </w:r>
      <w:r w:rsidR="00A77FB1">
        <w:t xml:space="preserve">ISTO GRUPA, NENAD CETINJA, ISTO STUDENT, Utvrđuje se da su uz sve obrasce vjerovnika pravnih osoba dostavljeni izvodi iz sudskog registra iz kojih proizlazi dokaz da su potpisani od strane ovlaštenih osoba. </w:t>
      </w:r>
    </w:p>
    <w:p w:rsidR="00A77FB1" w:rsidP="00A35694" w:rsidRDefault="00A77FB1">
      <w:pPr>
        <w:jc w:val="both"/>
      </w:pPr>
    </w:p>
    <w:p w:rsidR="00A77FB1" w:rsidP="00A77FB1" w:rsidRDefault="00A77FB1">
      <w:pPr>
        <w:ind w:firstLine="720"/>
        <w:jc w:val="both"/>
      </w:pPr>
      <w:r>
        <w:t xml:space="preserve">Utvrđuje se da je dana 29. listopada 2019. iz sudskog registra brisan vjerovnik BRAVOCOM d.o.o. </w:t>
      </w:r>
    </w:p>
    <w:p w:rsidR="00A35694" w:rsidP="00A35694" w:rsidRDefault="00A35694">
      <w:pPr>
        <w:jc w:val="both"/>
      </w:pPr>
    </w:p>
    <w:p w:rsidR="00A77FB1" w:rsidP="00A35694" w:rsidRDefault="00A77FB1">
      <w:pPr>
        <w:jc w:val="both"/>
      </w:pPr>
      <w:r>
        <w:tab/>
        <w:t xml:space="preserve">Vjerovnik RH dostavlja u spis obrazac za glasovanje broj 11, kojim glasuje protiv izmijenjenog plana restrukturiranja obzirom je dobivena uskrata suglasnosti od strane Ministarstva financija. </w:t>
      </w:r>
    </w:p>
    <w:p w:rsidR="00A77FB1" w:rsidP="00A35694" w:rsidRDefault="00A77FB1">
      <w:pPr>
        <w:jc w:val="both"/>
      </w:pPr>
    </w:p>
    <w:p w:rsidR="00A77FB1" w:rsidP="00A35694" w:rsidRDefault="00A77FB1">
      <w:pPr>
        <w:jc w:val="both"/>
      </w:pPr>
    </w:p>
    <w:p w:rsidR="00A35694" w:rsidP="00A35694" w:rsidRDefault="00A35694">
      <w:pPr>
        <w:ind w:firstLine="720"/>
        <w:jc w:val="both"/>
      </w:pPr>
    </w:p>
    <w:p w:rsidR="00066DC9" w:rsidP="00A35694" w:rsidRDefault="00066DC9">
      <w:pPr>
        <w:ind w:firstLine="720"/>
        <w:jc w:val="both"/>
      </w:pPr>
      <w:r>
        <w:lastRenderedPageBreak/>
        <w:t>Zz</w:t>
      </w:r>
      <w:r w:rsidR="00A35694">
        <w:t xml:space="preserve"> dužnika izlaže izmijenjeni plan restrukturiranja u bitnome</w:t>
      </w:r>
      <w:r>
        <w:t xml:space="preserve"> kao što iz njega proizlazi iz pisanog oblika dostavljenog sudu 14. svibnja 2019. Planom restrukturiranja predlaže se odgoda plaćanja svih tražbina koje su obuhvaćane rješenjem o utvrđenim i osporenim tražbinama do zadnjeg dana treće godine po pravomoćnosti rješenja o sklapanju predstečajne nagodbe uz dospijeće svih obveza jednokratno i obvezu isplate tražbina u cijelosti, bez obračuna kamata u razdoblju mirovanja (od pravomoćnosti rješenja o sklapanju predstečajne nagodbe pa do zadnjeg dana treće godine računajući od pravomoćnosti rješenja o sklapanju predstečajne nagodbe). </w:t>
      </w:r>
    </w:p>
    <w:p w:rsidR="00066DC9" w:rsidP="00A35694" w:rsidRDefault="00066DC9">
      <w:pPr>
        <w:ind w:firstLine="720"/>
        <w:jc w:val="both"/>
      </w:pPr>
      <w:r>
        <w:t>Dužnik naglašava da se predloženo odnosi kako na tražbine koje su utvrđene tako i na one tražbine koje su osporene, ako ovisno o ishodu postupaka koji se vode iste budu utvrđene.</w:t>
      </w:r>
    </w:p>
    <w:p w:rsidR="00066DC9" w:rsidP="00A35694" w:rsidRDefault="00066DC9">
      <w:pPr>
        <w:ind w:firstLine="720"/>
        <w:jc w:val="both"/>
      </w:pPr>
    </w:p>
    <w:p w:rsidR="00A35694" w:rsidP="00A35694" w:rsidRDefault="00066DC9">
      <w:pPr>
        <w:ind w:firstLine="720"/>
        <w:jc w:val="both"/>
      </w:pPr>
      <w:r>
        <w:t xml:space="preserve">Povjerenik </w:t>
      </w:r>
      <w:r w:rsidR="00E879A8">
        <w:t xml:space="preserve">ističe da je u tijeku ovog predstečajnog postupka surađivao sa direktorom dužnika te da je od stupanja na dužnost ispitao kako prava i obveze dužnika tako i njegovu imovinu te je izvršio pregled njegovih poslovnih knjiga. Isto tako povjerenik je kontrolirao plaćanja dužnika od dana otvaranja predstečajnog postupka te ističe da su plaćanja vršena sukladno odredbama stečajnog zakona, čl. 29 tj. da su vršena samo tzv. nužna plaćanja. Povjerenik ističe da je i sam dužnik udovoljio zahtjevu ŽDO kada je od povjerenika zatražena provedba ovrhe prioritetnih tražbina sukladno čl. 69. st. 2. SZ-a. Povjerenik je mišljenja da će dužnik isppuniti sve što je navedeno u planu restrukturiranja koji je realno i istinito prikazao trenutno stanje i mogućnost njegova ispunjenja. </w:t>
      </w:r>
    </w:p>
    <w:p w:rsidR="00066DC9" w:rsidP="00A35694" w:rsidRDefault="00066DC9">
      <w:pPr>
        <w:ind w:firstLine="720"/>
        <w:jc w:val="both"/>
      </w:pPr>
    </w:p>
    <w:p w:rsidR="00A35694" w:rsidP="00A35694" w:rsidRDefault="00A35694">
      <w:pPr>
        <w:ind w:firstLine="720"/>
        <w:jc w:val="both"/>
      </w:pPr>
    </w:p>
    <w:p w:rsidR="00A35694" w:rsidP="00A35694" w:rsidRDefault="00A35694">
      <w:pPr>
        <w:ind w:firstLine="720"/>
        <w:jc w:val="both"/>
      </w:pPr>
      <w:r>
        <w:t>Utvrđuje se popis vjerovnika i prava glasa koja im pripadaju, koji svi čine istu skupinu:</w:t>
      </w:r>
    </w:p>
    <w:p w:rsidR="00D126CC" w:rsidP="00D126CC" w:rsidRDefault="00D126CC">
      <w:pPr>
        <w:ind w:firstLine="708"/>
        <w:jc w:val="both"/>
        <w:rPr>
          <w:szCs w:val="20"/>
        </w:rPr>
      </w:pPr>
      <w:r>
        <w:t xml:space="preserve">1. BETON LUČKO RBG d.o.o. Lučko, Puškarićeva 1b, OIB: 38012451431, u iznosu od 1.175,00 kn. </w:t>
      </w:r>
    </w:p>
    <w:p w:rsidR="00D126CC" w:rsidP="00D34655" w:rsidRDefault="00D126CC">
      <w:pPr>
        <w:jc w:val="both"/>
      </w:pPr>
    </w:p>
    <w:p w:rsidR="00D126CC" w:rsidP="00D126CC" w:rsidRDefault="00D126CC">
      <w:pPr>
        <w:ind w:firstLine="708"/>
        <w:jc w:val="both"/>
      </w:pPr>
      <w:r>
        <w:t>3. CONCORDIA AUDIT d.o.o. Zagreb, Maksimirsko naselje IV. 29, OIB: 40597675154, u iznosu od 30.000,00 kn.</w:t>
      </w:r>
    </w:p>
    <w:p w:rsidR="00D126CC" w:rsidP="00D126CC" w:rsidRDefault="00D126CC">
      <w:pPr>
        <w:ind w:firstLine="708"/>
        <w:jc w:val="both"/>
      </w:pPr>
    </w:p>
    <w:p w:rsidR="00D126CC" w:rsidP="00D126CC" w:rsidRDefault="00D126CC">
      <w:pPr>
        <w:ind w:firstLine="708"/>
        <w:jc w:val="both"/>
      </w:pPr>
      <w:r>
        <w:t>4. MARINO DEVERIĆ, Plinske instalacije i usluge Deverić, Donja Lomnica, Deverićeva 40a, OIB: 59670823311, u iznosu od 2.250,00 kn.</w:t>
      </w:r>
    </w:p>
    <w:p w:rsidR="00D126CC" w:rsidP="00D126CC" w:rsidRDefault="00D126CC">
      <w:pPr>
        <w:ind w:firstLine="708"/>
        <w:jc w:val="both"/>
      </w:pPr>
    </w:p>
    <w:p w:rsidR="00D126CC" w:rsidP="00D126CC" w:rsidRDefault="00D126CC">
      <w:pPr>
        <w:ind w:firstLine="708"/>
        <w:jc w:val="both"/>
      </w:pPr>
      <w:r>
        <w:t xml:space="preserve">5. MIJO DIJANEŽEVIĆ, Autoprijevoz i gradnja Dijanežević, Donja Lomnica, Stepanska 64, OIB: 63304196973, u iznosu od 1.750,00 kn. </w:t>
      </w:r>
    </w:p>
    <w:p w:rsidR="00D126CC" w:rsidP="00D126CC" w:rsidRDefault="00D126CC">
      <w:pPr>
        <w:ind w:firstLine="708"/>
        <w:jc w:val="both"/>
      </w:pPr>
    </w:p>
    <w:p w:rsidR="00D126CC" w:rsidP="00D126CC" w:rsidRDefault="00D126CC">
      <w:pPr>
        <w:ind w:firstLine="708"/>
        <w:jc w:val="both"/>
      </w:pPr>
      <w:r>
        <w:t xml:space="preserve">6. DOM ZDRAVLJA ZAGREB – ZAPAD, Zagreb, Prilaz baruna Filipovića 11, OIB: 66896155710, u iznosu od 675,00 kn. </w:t>
      </w:r>
    </w:p>
    <w:p w:rsidR="00D126CC" w:rsidP="00D126CC" w:rsidRDefault="00D126CC">
      <w:pPr>
        <w:jc w:val="both"/>
      </w:pPr>
    </w:p>
    <w:p w:rsidR="00D126CC" w:rsidP="00D126CC" w:rsidRDefault="00D126CC">
      <w:pPr>
        <w:ind w:firstLine="708"/>
        <w:jc w:val="both"/>
      </w:pPr>
      <w:r>
        <w:t>7. DOM KEN d.o.o. Zagreb, Kennedyev trg 2, OIB: 39754109503, u iznosu od 113.685,00 kn.</w:t>
      </w:r>
    </w:p>
    <w:p w:rsidR="00D126CC" w:rsidP="00D126CC" w:rsidRDefault="00D126CC">
      <w:pPr>
        <w:ind w:firstLine="708"/>
        <w:jc w:val="both"/>
      </w:pPr>
    </w:p>
    <w:p w:rsidR="00D126CC" w:rsidP="00D126CC" w:rsidRDefault="00D126CC">
      <w:pPr>
        <w:ind w:firstLine="708"/>
        <w:jc w:val="both"/>
      </w:pPr>
      <w:r>
        <w:t>8. DOM POL d.o.o. Zagreb, Poljanička 5, OIB: 48069021487, u iznosu od 92.578,13 kn.</w:t>
      </w:r>
    </w:p>
    <w:p w:rsidR="00D126CC" w:rsidP="00D126CC" w:rsidRDefault="00D126CC">
      <w:pPr>
        <w:ind w:firstLine="708"/>
        <w:jc w:val="both"/>
      </w:pPr>
    </w:p>
    <w:p w:rsidR="00D126CC" w:rsidP="00D126CC" w:rsidRDefault="00D126CC">
      <w:pPr>
        <w:ind w:firstLine="708"/>
        <w:jc w:val="both"/>
      </w:pPr>
      <w:r>
        <w:t>9. ENERGETIKA PROMET d.o.o. Zagreb, Gustava Krkleca 2, OIB: 52767743614, u iznosu od 1.752,50 kn.</w:t>
      </w:r>
    </w:p>
    <w:p w:rsidR="00D126CC" w:rsidP="00D126CC" w:rsidRDefault="00D126CC">
      <w:pPr>
        <w:ind w:firstLine="708"/>
        <w:jc w:val="both"/>
      </w:pPr>
    </w:p>
    <w:p w:rsidR="00D126CC" w:rsidP="00D126CC" w:rsidRDefault="00D126CC">
      <w:pPr>
        <w:ind w:firstLine="708"/>
        <w:jc w:val="both"/>
      </w:pPr>
      <w:r>
        <w:t>10. FINANCIJSKA AGENCIJA, Zagreb, Ulica grada Vukovara 70, OIB: 85821130368, u iznosu od 175,00 kn.</w:t>
      </w:r>
    </w:p>
    <w:p w:rsidR="00D126CC" w:rsidP="00D126CC" w:rsidRDefault="00D126CC">
      <w:pPr>
        <w:ind w:firstLine="708"/>
        <w:jc w:val="both"/>
      </w:pPr>
    </w:p>
    <w:p w:rsidR="00D126CC" w:rsidP="00D126CC" w:rsidRDefault="00D126CC">
      <w:pPr>
        <w:ind w:firstLine="708"/>
        <w:jc w:val="both"/>
      </w:pPr>
      <w:r>
        <w:t>11. JOSIP GALINEC, Zagreb, Zelinska ulica 3, OIB: 58302139318, u iznosu od 191,00 kn.</w:t>
      </w:r>
    </w:p>
    <w:p w:rsidR="00D126CC" w:rsidP="00D126CC" w:rsidRDefault="00D126CC">
      <w:pPr>
        <w:ind w:firstLine="708"/>
        <w:jc w:val="both"/>
      </w:pPr>
    </w:p>
    <w:p w:rsidR="00D126CC" w:rsidP="00D126CC" w:rsidRDefault="00D126CC">
      <w:pPr>
        <w:ind w:firstLine="708"/>
        <w:jc w:val="both"/>
      </w:pPr>
      <w:r>
        <w:t>12. GEN-I Zagreb d.o.o. Zagreb, Radnička cesta 54, OIB: 77604626413, u iznosu od 5.442,58 kn.</w:t>
      </w:r>
    </w:p>
    <w:p w:rsidR="00D126CC" w:rsidP="00D126CC" w:rsidRDefault="00D126CC">
      <w:pPr>
        <w:ind w:firstLine="708"/>
        <w:jc w:val="both"/>
      </w:pPr>
      <w:r>
        <w:tab/>
      </w:r>
    </w:p>
    <w:p w:rsidR="00D126CC" w:rsidP="00D126CC" w:rsidRDefault="00D126CC">
      <w:pPr>
        <w:ind w:firstLine="708"/>
        <w:jc w:val="both"/>
      </w:pPr>
      <w:r>
        <w:t>13. GRAD ZAGREB, Zagreb, Trg Stjepana Radića 1, OIB: 61817894937, u iznosu od 451.521,00 kn.</w:t>
      </w:r>
    </w:p>
    <w:p w:rsidR="00D126CC" w:rsidP="00D126CC" w:rsidRDefault="00D126CC">
      <w:pPr>
        <w:ind w:firstLine="708"/>
        <w:jc w:val="both"/>
      </w:pPr>
      <w:r>
        <w:tab/>
      </w:r>
    </w:p>
    <w:p w:rsidR="00D126CC" w:rsidP="00D126CC" w:rsidRDefault="00D126CC">
      <w:pPr>
        <w:ind w:firstLine="708"/>
        <w:jc w:val="both"/>
      </w:pPr>
      <w:r>
        <w:t>14. GRADSKA PLINARA ZAGREB – OPSKRBA, Zagreb, Radnička cesta 1, OIB: 74364571096, u iznosu od 21.511,17 kn.</w:t>
      </w:r>
    </w:p>
    <w:p w:rsidR="00D126CC" w:rsidP="00D126CC" w:rsidRDefault="00D126CC">
      <w:pPr>
        <w:ind w:firstLine="708"/>
        <w:jc w:val="both"/>
      </w:pPr>
    </w:p>
    <w:p w:rsidR="00D126CC" w:rsidP="00D126CC" w:rsidRDefault="00D126CC">
      <w:pPr>
        <w:ind w:firstLine="708"/>
        <w:jc w:val="both"/>
      </w:pPr>
      <w:r>
        <w:t>15. HEP ELEKTRA d.o.o. Zagreb, Ulica grada Vukovara 37, OIB: 43965974818, u iznosu od 13.554,99 kn.</w:t>
      </w:r>
    </w:p>
    <w:p w:rsidR="00D126CC" w:rsidP="00D126CC" w:rsidRDefault="00D126CC">
      <w:pPr>
        <w:ind w:firstLine="708"/>
        <w:jc w:val="both"/>
      </w:pPr>
    </w:p>
    <w:p w:rsidR="00D126CC" w:rsidP="00D126CC" w:rsidRDefault="00D126CC">
      <w:pPr>
        <w:ind w:firstLine="708"/>
        <w:jc w:val="both"/>
      </w:pPr>
      <w:r>
        <w:t>16. HOTEL DUGA UVALA d.o.o. Krnica, Duga uvala 1, OIB: 14113959941, u iznosu od 129.377,30 kn.</w:t>
      </w:r>
    </w:p>
    <w:p w:rsidR="00D126CC" w:rsidP="00D126CC" w:rsidRDefault="00D126CC">
      <w:pPr>
        <w:ind w:firstLine="708"/>
        <w:jc w:val="both"/>
      </w:pPr>
    </w:p>
    <w:p w:rsidR="00D126CC" w:rsidP="00D126CC" w:rsidRDefault="00D126CC">
      <w:pPr>
        <w:ind w:firstLine="708"/>
        <w:jc w:val="both"/>
      </w:pPr>
      <w:r>
        <w:t xml:space="preserve">17. HRVATSKI TELEKOM d.d. Zagreb, Roberta Frangeša Mihanovića 9, OIB: 81793146560, u iznosu od 3.038,47 kn. </w:t>
      </w:r>
    </w:p>
    <w:p w:rsidR="00D126CC" w:rsidP="00D126CC" w:rsidRDefault="00D126CC">
      <w:pPr>
        <w:ind w:firstLine="708"/>
        <w:jc w:val="both"/>
      </w:pPr>
    </w:p>
    <w:p w:rsidR="00D126CC" w:rsidP="00D126CC" w:rsidRDefault="00D126CC">
      <w:pPr>
        <w:ind w:firstLine="708"/>
        <w:jc w:val="both"/>
      </w:pPr>
      <w:r>
        <w:t>18. BORO ILINOVIĆ, Zagreb, Poljanička 5, OIB: 79068617692, u iznosu od 207,00 kn.</w:t>
      </w:r>
    </w:p>
    <w:p w:rsidR="00D126CC" w:rsidP="00D126CC" w:rsidRDefault="00D126CC">
      <w:pPr>
        <w:ind w:firstLine="708"/>
        <w:jc w:val="both"/>
      </w:pPr>
    </w:p>
    <w:p w:rsidR="00D126CC" w:rsidP="00D126CC" w:rsidRDefault="00D126CC">
      <w:pPr>
        <w:ind w:firstLine="708"/>
        <w:jc w:val="both"/>
      </w:pPr>
      <w:r>
        <w:t xml:space="preserve">19. INVESTPROJEKT d.o.o. Zagreb, Nikole Tesle 10/II, OIB: 71571700874, u iznosu od 1.250,00 kn. </w:t>
      </w:r>
    </w:p>
    <w:p w:rsidR="00D126CC" w:rsidP="00D126CC" w:rsidRDefault="00D126CC">
      <w:pPr>
        <w:ind w:firstLine="708"/>
        <w:jc w:val="both"/>
      </w:pPr>
    </w:p>
    <w:p w:rsidR="00D126CC" w:rsidP="00D126CC" w:rsidRDefault="00D126CC">
      <w:pPr>
        <w:ind w:firstLine="708"/>
        <w:jc w:val="both"/>
      </w:pPr>
      <w:r>
        <w:t xml:space="preserve">20. ISTO d.d. "u stečaju", Zagreb, Augusta Šenoe 4-6, OIB: 88502209643, u iznosu od 101.852,42 kn. </w:t>
      </w:r>
    </w:p>
    <w:p w:rsidR="00D126CC" w:rsidP="00D126CC" w:rsidRDefault="00D126CC">
      <w:pPr>
        <w:ind w:firstLine="708"/>
        <w:jc w:val="both"/>
      </w:pPr>
      <w:r>
        <w:tab/>
      </w:r>
    </w:p>
    <w:p w:rsidR="00D126CC" w:rsidP="00D126CC" w:rsidRDefault="00D126CC">
      <w:pPr>
        <w:ind w:firstLine="708"/>
        <w:jc w:val="both"/>
      </w:pPr>
      <w:r>
        <w:t>21. ISTO GRUPA d.d. Zagreb, Augusta Šenoe 4-6, OIB: 78858201330, u iznosu od 168.214,35 kn.</w:t>
      </w:r>
    </w:p>
    <w:p w:rsidR="00D126CC" w:rsidP="00D126CC" w:rsidRDefault="00D126CC">
      <w:pPr>
        <w:ind w:firstLine="708"/>
        <w:jc w:val="both"/>
      </w:pPr>
    </w:p>
    <w:p w:rsidR="00D126CC" w:rsidP="00D126CC" w:rsidRDefault="00D126CC">
      <w:pPr>
        <w:ind w:firstLine="708"/>
        <w:jc w:val="both"/>
      </w:pPr>
      <w:r>
        <w:t xml:space="preserve">22. ISTO STUDENT d.o.o. Zagreb, Kennedyev trg 2, OIB: 27765153916, u iznosu od 3.493.411,67 kn. </w:t>
      </w:r>
    </w:p>
    <w:p w:rsidR="00D126CC" w:rsidP="00D126CC" w:rsidRDefault="00D126CC">
      <w:pPr>
        <w:ind w:firstLine="708"/>
        <w:jc w:val="both"/>
      </w:pPr>
    </w:p>
    <w:p w:rsidR="00D126CC" w:rsidP="00D126CC" w:rsidRDefault="00D126CC">
      <w:pPr>
        <w:ind w:firstLine="708"/>
        <w:jc w:val="both"/>
      </w:pPr>
      <w:r>
        <w:t>23. BRANKO JAKIĆ, Zagreb, Kopernikova 34, OIB: 08564858401, u iznosu od 102.495,57 kn.</w:t>
      </w:r>
    </w:p>
    <w:p w:rsidR="00D126CC" w:rsidP="00D126CC" w:rsidRDefault="00D126CC">
      <w:pPr>
        <w:ind w:firstLine="708"/>
        <w:jc w:val="both"/>
      </w:pPr>
    </w:p>
    <w:p w:rsidR="00D126CC" w:rsidP="00D126CC" w:rsidRDefault="00D126CC">
      <w:pPr>
        <w:ind w:firstLine="708"/>
        <w:jc w:val="both"/>
      </w:pPr>
      <w:r>
        <w:t>24. IVAN KARAKAŠ, Zagreb, Vrbani 17, OIB: 84072209212, u iznosu od 177,00 kn.</w:t>
      </w:r>
    </w:p>
    <w:p w:rsidR="00D126CC" w:rsidP="00D126CC" w:rsidRDefault="00D126CC">
      <w:pPr>
        <w:ind w:firstLine="708"/>
        <w:jc w:val="both"/>
      </w:pPr>
    </w:p>
    <w:p w:rsidR="00D126CC" w:rsidP="00D126CC" w:rsidRDefault="00D126CC">
      <w:pPr>
        <w:ind w:firstLine="708"/>
        <w:jc w:val="both"/>
      </w:pPr>
      <w:r>
        <w:t xml:space="preserve">25. VERA KOVAČEVIĆ, Zagreb, Hanamanova 1D, OIB: 80116074534, u iznosu od 19,65 kn. </w:t>
      </w:r>
    </w:p>
    <w:p w:rsidR="00D126CC" w:rsidP="00D126CC" w:rsidRDefault="00D126CC">
      <w:pPr>
        <w:ind w:firstLine="708"/>
        <w:jc w:val="both"/>
      </w:pPr>
    </w:p>
    <w:p w:rsidR="00D126CC" w:rsidP="00D126CC" w:rsidRDefault="00D126CC">
      <w:pPr>
        <w:ind w:firstLine="708"/>
        <w:jc w:val="both"/>
      </w:pPr>
      <w:r>
        <w:t>26. STJEPAN LEKTORIĆ, Donja Lomnica, Odranska 63, OIB: 47031109357, u iznosu od 121,00 kn.</w:t>
      </w:r>
    </w:p>
    <w:p w:rsidR="00D126CC" w:rsidP="00D126CC" w:rsidRDefault="00D126CC">
      <w:pPr>
        <w:ind w:firstLine="708"/>
        <w:jc w:val="both"/>
      </w:pPr>
    </w:p>
    <w:p w:rsidR="00D126CC" w:rsidP="00D126CC" w:rsidRDefault="00D126CC">
      <w:pPr>
        <w:ind w:firstLine="708"/>
        <w:jc w:val="both"/>
      </w:pPr>
      <w:r>
        <w:t>27. HIMKA MAHIĆ, Zagreb, Trnsko 10a, OIB: 88984399052, u iznosu od 87,20 kn.</w:t>
      </w:r>
    </w:p>
    <w:p w:rsidR="00D126CC" w:rsidP="00D126CC" w:rsidRDefault="00D126CC">
      <w:pPr>
        <w:ind w:firstLine="708"/>
        <w:jc w:val="both"/>
      </w:pPr>
    </w:p>
    <w:p w:rsidR="00D126CC" w:rsidP="00D126CC" w:rsidRDefault="00D126CC">
      <w:pPr>
        <w:ind w:firstLine="708"/>
        <w:jc w:val="both"/>
      </w:pPr>
      <w:r>
        <w:t xml:space="preserve">28. REPUBLIKA HRVATSKA, MINISTARSTVO FINANCIJA, Zagreb, Katančićeva 5, OIB: 18683136487, u iznosu od 1.102.580,54 kn. </w:t>
      </w:r>
    </w:p>
    <w:p w:rsidR="00D126CC" w:rsidP="00D126CC" w:rsidRDefault="00D126CC">
      <w:pPr>
        <w:ind w:firstLine="708"/>
        <w:jc w:val="both"/>
      </w:pPr>
    </w:p>
    <w:p w:rsidR="00D126CC" w:rsidP="00D126CC" w:rsidRDefault="00D126CC">
      <w:pPr>
        <w:ind w:firstLine="708"/>
        <w:jc w:val="both"/>
      </w:pPr>
      <w:r>
        <w:t xml:space="preserve">29. MIJO MRŠIĆ, Ogulin, Krlenac 15, OIB: 57010037535, u iznosu od 93,00 kn. </w:t>
      </w:r>
    </w:p>
    <w:p w:rsidR="00D126CC" w:rsidP="00D126CC" w:rsidRDefault="00D126CC">
      <w:pPr>
        <w:ind w:firstLine="708"/>
        <w:jc w:val="both"/>
      </w:pPr>
    </w:p>
    <w:p w:rsidR="00D126CC" w:rsidP="00D126CC" w:rsidRDefault="00D126CC">
      <w:pPr>
        <w:ind w:firstLine="708"/>
        <w:jc w:val="both"/>
      </w:pPr>
      <w:r>
        <w:t>30. NEGOTIATOR d.o.o. Ivanec, Akademika Ladislava Šabana 28, OIB: 12934187226, u iznosu od 87.500,00 kn.</w:t>
      </w:r>
    </w:p>
    <w:p w:rsidR="00D126CC" w:rsidP="00D126CC" w:rsidRDefault="00D126CC">
      <w:pPr>
        <w:ind w:firstLine="708"/>
        <w:jc w:val="both"/>
      </w:pPr>
    </w:p>
    <w:p w:rsidR="00D126CC" w:rsidP="00D126CC" w:rsidRDefault="00D126CC">
      <w:pPr>
        <w:ind w:firstLine="708"/>
        <w:jc w:val="both"/>
      </w:pPr>
      <w:r>
        <w:t>31. SVETO OROZOVIĆ, Zagreb, Poljanička 5, OIB: 50557673439, u iznosu od 236,00 kn.</w:t>
      </w:r>
    </w:p>
    <w:p w:rsidR="00D126CC" w:rsidP="00D126CC" w:rsidRDefault="00D126CC">
      <w:pPr>
        <w:ind w:firstLine="708"/>
        <w:jc w:val="both"/>
      </w:pPr>
    </w:p>
    <w:p w:rsidR="00D126CC" w:rsidP="00D126CC" w:rsidRDefault="00D126CC">
      <w:pPr>
        <w:ind w:firstLine="708"/>
        <w:jc w:val="both"/>
      </w:pPr>
      <w:r>
        <w:t>32. PATRICIA PAIĆ, Požega, Ante Starčevića 59, OIB: 33857443890, u iznosu od 114,60 kn.</w:t>
      </w:r>
    </w:p>
    <w:p w:rsidR="00D126CC" w:rsidP="00D126CC" w:rsidRDefault="00D126CC">
      <w:pPr>
        <w:ind w:firstLine="708"/>
        <w:jc w:val="both"/>
      </w:pPr>
    </w:p>
    <w:p w:rsidR="00D126CC" w:rsidP="00D126CC" w:rsidRDefault="00D126CC">
      <w:pPr>
        <w:ind w:firstLine="708"/>
        <w:jc w:val="both"/>
      </w:pPr>
      <w:r>
        <w:t>33. PODRAVSKA BANKA d.d. Koprivnica, Opatička 3, OIB: 97326283154, u iznosu od 3.126,38 kn.</w:t>
      </w:r>
    </w:p>
    <w:p w:rsidR="00D126CC" w:rsidP="00D126CC" w:rsidRDefault="00D126CC">
      <w:pPr>
        <w:ind w:firstLine="708"/>
        <w:jc w:val="both"/>
      </w:pPr>
    </w:p>
    <w:p w:rsidR="00D126CC" w:rsidP="00D126CC" w:rsidRDefault="00D126CC">
      <w:pPr>
        <w:ind w:firstLine="708"/>
        <w:jc w:val="both"/>
      </w:pPr>
      <w:r>
        <w:t>34. PROJEKT KEN d.o.o. Zagreb, Kennedyev trg 2, OIB: 22380592873, u iznosu od 571,00 kn.</w:t>
      </w:r>
    </w:p>
    <w:p w:rsidR="00D126CC" w:rsidP="00D126CC" w:rsidRDefault="00D126CC">
      <w:pPr>
        <w:ind w:firstLine="708"/>
        <w:jc w:val="both"/>
      </w:pPr>
    </w:p>
    <w:p w:rsidR="00D126CC" w:rsidP="00D126CC" w:rsidRDefault="00D126CC">
      <w:pPr>
        <w:ind w:firstLine="708"/>
        <w:jc w:val="both"/>
      </w:pPr>
      <w:r>
        <w:t>35. ALEN RITOŠA, vlasnik obrta za servis biro opreme SIGMA, Bertoši, Kuhari 9F, OIB: 26338612437, u iznosu od 437,50 kn.</w:t>
      </w:r>
    </w:p>
    <w:p w:rsidR="00D126CC" w:rsidP="00D126CC" w:rsidRDefault="00D126CC">
      <w:pPr>
        <w:ind w:firstLine="708"/>
        <w:jc w:val="both"/>
      </w:pPr>
    </w:p>
    <w:p w:rsidR="00D126CC" w:rsidP="00D126CC" w:rsidRDefault="00D126CC">
      <w:pPr>
        <w:ind w:firstLine="708"/>
        <w:jc w:val="both"/>
      </w:pPr>
      <w:r>
        <w:t>36. STAMBENI ZG d.o.o. Zagreb, Savska cesta 183, OIB: 43118119983, u iznosu od 142.064,15 kn.</w:t>
      </w:r>
    </w:p>
    <w:p w:rsidR="00D126CC" w:rsidP="00D126CC" w:rsidRDefault="00D126CC">
      <w:pPr>
        <w:ind w:firstLine="708"/>
        <w:jc w:val="both"/>
      </w:pPr>
    </w:p>
    <w:p w:rsidR="00D126CC" w:rsidP="00D126CC" w:rsidRDefault="00D126CC">
      <w:pPr>
        <w:ind w:firstLine="708"/>
        <w:jc w:val="both"/>
      </w:pPr>
      <w:r>
        <w:t>37. IGOR STEPANIĆ, Donja Lomnica, Odranska 48, OIB: 31888125382, u iznosu od 105,00 kn.</w:t>
      </w:r>
    </w:p>
    <w:p w:rsidR="00D126CC" w:rsidP="00D126CC" w:rsidRDefault="00D126CC">
      <w:pPr>
        <w:ind w:firstLine="708"/>
        <w:jc w:val="both"/>
      </w:pPr>
    </w:p>
    <w:p w:rsidR="00D126CC" w:rsidP="00D126CC" w:rsidRDefault="00D126CC">
      <w:pPr>
        <w:ind w:firstLine="708"/>
        <w:jc w:val="both"/>
      </w:pPr>
      <w:r>
        <w:t>38. JURICA STIPAC, Gospić, Smiljanska ulica 128, OIB: 05324612417, u iznosu od 218,00 kn.</w:t>
      </w:r>
    </w:p>
    <w:p w:rsidR="00D126CC" w:rsidP="00D126CC" w:rsidRDefault="00D126CC">
      <w:pPr>
        <w:ind w:firstLine="708"/>
        <w:jc w:val="both"/>
      </w:pPr>
    </w:p>
    <w:p w:rsidR="00D126CC" w:rsidP="00D126CC" w:rsidRDefault="00D126CC">
      <w:pPr>
        <w:ind w:firstLine="708"/>
        <w:jc w:val="both"/>
      </w:pPr>
      <w:r>
        <w:t>39. VODOOPSKRBA I ODVODNJA d.o.o. Zagreb, Folnegovićeva 1, OIB: 83416546499, u iznosu od 68.507,03 kn.</w:t>
      </w:r>
    </w:p>
    <w:p w:rsidR="00D126CC" w:rsidP="00D126CC" w:rsidRDefault="00D126CC">
      <w:pPr>
        <w:ind w:firstLine="708"/>
        <w:jc w:val="both"/>
      </w:pPr>
    </w:p>
    <w:p w:rsidR="00D126CC" w:rsidP="00D126CC" w:rsidRDefault="00D126CC">
      <w:pPr>
        <w:ind w:firstLine="708"/>
        <w:jc w:val="both"/>
      </w:pPr>
      <w:r>
        <w:t>40. MILENA VUJASIN, Zagreb, Ante Mike Tripala 1, OIB: 41115551557, u iznosu od 21,40 kn.</w:t>
      </w:r>
    </w:p>
    <w:p w:rsidR="00D126CC" w:rsidP="00D126CC" w:rsidRDefault="00D126CC">
      <w:pPr>
        <w:ind w:firstLine="708"/>
        <w:jc w:val="both"/>
      </w:pPr>
    </w:p>
    <w:p w:rsidR="00D126CC" w:rsidP="00D126CC" w:rsidRDefault="00D126CC">
      <w:pPr>
        <w:ind w:firstLine="708"/>
        <w:jc w:val="both"/>
      </w:pPr>
      <w:r>
        <w:t>41. ŠIMUN ZADRO, Zagreb, VII Retkovec 10D, OIB: 09295982193, u iznosu od 150,60 kn.</w:t>
      </w:r>
    </w:p>
    <w:p w:rsidR="00D126CC" w:rsidP="00D126CC" w:rsidRDefault="00D126CC">
      <w:pPr>
        <w:ind w:firstLine="708"/>
        <w:jc w:val="both"/>
      </w:pPr>
    </w:p>
    <w:p w:rsidR="00D126CC" w:rsidP="00D126CC" w:rsidRDefault="00D126CC">
      <w:pPr>
        <w:ind w:firstLine="708"/>
        <w:jc w:val="both"/>
      </w:pPr>
      <w:r>
        <w:t>42. INDUSTROGRADNJA NEKRETNINE d.o.o. "u stečaju", Zagreb, Kennedyev trg 2, OIB: 55713556812, u iznosu od 2.781.293,99 kn.</w:t>
      </w:r>
    </w:p>
    <w:p w:rsidR="00D126CC" w:rsidP="00D126CC" w:rsidRDefault="00D126CC">
      <w:pPr>
        <w:ind w:firstLine="708"/>
        <w:jc w:val="both"/>
      </w:pPr>
    </w:p>
    <w:p w:rsidR="00D126CC" w:rsidP="00D126CC" w:rsidRDefault="00D126CC">
      <w:pPr>
        <w:ind w:firstLine="708"/>
        <w:jc w:val="both"/>
      </w:pPr>
      <w:r>
        <w:t>43. VIBE DVA d.o.o. Zagreb, Voćarska 44, OIB: 16827500515, u iznosu od 300,00 kn.</w:t>
      </w:r>
    </w:p>
    <w:p w:rsidR="00D126CC" w:rsidP="00D126CC" w:rsidRDefault="00D126CC">
      <w:pPr>
        <w:ind w:firstLine="708"/>
        <w:jc w:val="both"/>
      </w:pPr>
    </w:p>
    <w:p w:rsidR="00D126CC" w:rsidP="00D126CC" w:rsidRDefault="00D126CC">
      <w:pPr>
        <w:ind w:firstLine="708"/>
        <w:jc w:val="both"/>
      </w:pPr>
      <w:r>
        <w:t>44. SREDIŠNJE KLIRINŠKO DEPOZITARNO DRUŠTVO, Zagreb, Heinzelova 62a, OIB: 64406809162, u iznosu od 718,20 kn.</w:t>
      </w:r>
    </w:p>
    <w:p w:rsidR="00D126CC" w:rsidP="00D126CC" w:rsidRDefault="00D126CC">
      <w:pPr>
        <w:ind w:firstLine="708"/>
        <w:jc w:val="both"/>
      </w:pPr>
    </w:p>
    <w:p w:rsidR="00D126CC" w:rsidP="00D126CC" w:rsidRDefault="00D126CC">
      <w:pPr>
        <w:ind w:firstLine="708"/>
        <w:jc w:val="both"/>
      </w:pPr>
      <w:r>
        <w:t>45. NENAD CETINJA, odvjetnik, Zagreb, Horvaćanska 17a, OIB: 15489081131, u iznosu od 150,00 kn</w:t>
      </w:r>
    </w:p>
    <w:p w:rsidR="00D34655" w:rsidP="00D126CC" w:rsidRDefault="00D34655">
      <w:pPr>
        <w:ind w:firstLine="708"/>
        <w:jc w:val="both"/>
      </w:pPr>
    </w:p>
    <w:p w:rsidR="00D34655" w:rsidP="00D34655" w:rsidRDefault="00D34655">
      <w:pPr>
        <w:ind w:firstLine="708"/>
        <w:jc w:val="both"/>
      </w:pPr>
      <w:r>
        <w:t xml:space="preserve">Utvrđuje se da je vjerovnik 2. BRAVOKOM d.o.o. za komunikacije, savjetovanje i usluge, Zagreb, Širolina 6, OIB: 38012451431, sa utvrđenom tražbinom u iznosu od 3.222,50 kn brisan iz sudskog registra dana 29.10.2019. obzirom na što se utvrđuje da je ukupan broj vjerovnika sa pravom glasa 44, a ne 45. </w:t>
      </w:r>
    </w:p>
    <w:p w:rsidR="00D34655" w:rsidP="00D126CC" w:rsidRDefault="00D34655">
      <w:pPr>
        <w:ind w:firstLine="708"/>
        <w:jc w:val="both"/>
      </w:pPr>
    </w:p>
    <w:p w:rsidR="00A35694" w:rsidP="00A35694" w:rsidRDefault="00A35694">
      <w:pPr>
        <w:ind w:firstLine="708"/>
        <w:jc w:val="both"/>
      </w:pPr>
    </w:p>
    <w:p w:rsidR="00A35694" w:rsidP="00A35694" w:rsidRDefault="00A35694">
      <w:pPr>
        <w:ind w:firstLine="708"/>
        <w:jc w:val="both"/>
      </w:pPr>
      <w:r>
        <w:t>Prema odredbi čl. 58. st. 1 i 2. Stečajnog zakona (Narodne novine broj 71/2015 i 104/2017, dalje: SZ)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w:t>
      </w:r>
    </w:p>
    <w:p w:rsidR="00A35694" w:rsidP="00A35694" w:rsidRDefault="00A35694">
      <w:pPr>
        <w:ind w:firstLine="720"/>
        <w:jc w:val="both"/>
      </w:pPr>
    </w:p>
    <w:p w:rsidR="00A35694" w:rsidP="00A35694" w:rsidRDefault="00A35694">
      <w:pPr>
        <w:ind w:firstLine="720"/>
        <w:jc w:val="both"/>
      </w:pPr>
      <w:r>
        <w:t>Prema odredbi čl. 59. st. 2. SZ-a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00A35694" w:rsidP="00A35694" w:rsidRDefault="00A35694">
      <w:pPr>
        <w:ind w:firstLine="720"/>
        <w:jc w:val="both"/>
      </w:pPr>
    </w:p>
    <w:p w:rsidR="00A35694" w:rsidP="00A35694" w:rsidRDefault="00A35694">
      <w:pPr>
        <w:ind w:firstLine="720"/>
        <w:jc w:val="both"/>
      </w:pPr>
      <w:r>
        <w:t xml:space="preserve">Konstatira se da prema rezultatu glasovanja utvrđenom u posebnom zapisniku o glasovanju od </w:t>
      </w:r>
      <w:r w:rsidR="005244EC">
        <w:t>25</w:t>
      </w:r>
      <w:r>
        <w:t xml:space="preserve">. </w:t>
      </w:r>
      <w:r w:rsidR="005244EC">
        <w:t>veljače</w:t>
      </w:r>
      <w:r>
        <w:t xml:space="preserve"> 20</w:t>
      </w:r>
      <w:r w:rsidR="005244EC">
        <w:t>20</w:t>
      </w:r>
      <w:r>
        <w:t xml:space="preserve">., smatra se da su vjerovnici prihvatili izmijenjeni plan restrukturiranja dužnika </w:t>
      </w:r>
      <w:r w:rsidR="005244EC">
        <w:t>koji je predan na poštu preporučeno 12. svibnja 2019. te zaprimljen u sudu 14. svibnja 2019. i koji je objavljen 21. svibnja 2019</w:t>
      </w:r>
      <w:r>
        <w:t xml:space="preserve">. </w:t>
      </w:r>
      <w:r w:rsidRPr="000E5E4E">
        <w:t xml:space="preserve">jer je za njega glasovala većina svih vjerovnika odnosno za plan je glasovalo </w:t>
      </w:r>
      <w:r w:rsidRPr="000E5E4E" w:rsidR="00D34655">
        <w:t>2</w:t>
      </w:r>
      <w:r w:rsidRPr="000E5E4E" w:rsidR="0017296D">
        <w:t>4</w:t>
      </w:r>
      <w:r w:rsidRPr="000E5E4E">
        <w:t xml:space="preserve"> od </w:t>
      </w:r>
      <w:r w:rsidRPr="000E5E4E" w:rsidR="00D34655">
        <w:t>44</w:t>
      </w:r>
      <w:r w:rsidRPr="000E5E4E">
        <w:t xml:space="preserve"> vjerovnika s pravom glasa</w:t>
      </w:r>
      <w:r w:rsidRPr="000E5E4E" w:rsidR="0017296D">
        <w:t xml:space="preserve"> (54%)</w:t>
      </w:r>
      <w:r w:rsidRPr="000E5E4E">
        <w:t xml:space="preserve">, i zbroj tražbina vjerovnika koji su glasovali za plan </w:t>
      </w:r>
      <w:r w:rsidR="000E5E4E">
        <w:t>(</w:t>
      </w:r>
      <w:r w:rsidRPr="000E5E4E" w:rsidR="0017296D">
        <w:t>6.972.481.26 kn</w:t>
      </w:r>
      <w:r w:rsidRPr="000E5E4E">
        <w:t>) dvostruko prelazi zbroj tražbina vjerovnika koji su glasovali protiv (</w:t>
      </w:r>
      <w:r w:rsidRPr="000E5E4E" w:rsidR="0017296D">
        <w:t>1.955.441,63 kn</w:t>
      </w:r>
      <w:r w:rsidRPr="000E5E4E">
        <w:t>) prihvaćanja plana</w:t>
      </w:r>
      <w:r w:rsidRPr="000E5E4E" w:rsidR="0017296D">
        <w:t xml:space="preserve"> (3,5 puta je veći zbroj tražbina vjerovnika koji su glasali ZA u odnosu na vjerovnike koji su glasali PROTIV).</w:t>
      </w:r>
    </w:p>
    <w:p w:rsidR="00A35694" w:rsidP="00A35694" w:rsidRDefault="00A35694">
      <w:pPr>
        <w:ind w:firstLine="720"/>
        <w:jc w:val="both"/>
      </w:pPr>
    </w:p>
    <w:p w:rsidR="00A35694" w:rsidP="00A35694" w:rsidRDefault="000E5E4E">
      <w:pPr>
        <w:ind w:firstLine="720"/>
        <w:jc w:val="both"/>
      </w:pPr>
      <w:r>
        <w:t xml:space="preserve">Sa zakonskim zastupnikom dužnika konstatira se da plan restrukturiranja ne utječe na razlučna prava a radi čega ista nisu niti bila predmet utvrđivanja u ovom postupku. </w:t>
      </w:r>
    </w:p>
    <w:p w:rsidR="00A35694" w:rsidP="00A35694" w:rsidRDefault="00A35694">
      <w:pPr>
        <w:ind w:firstLine="720"/>
        <w:jc w:val="both"/>
      </w:pPr>
    </w:p>
    <w:p w:rsidR="00A35694" w:rsidP="00A35694" w:rsidRDefault="00A35694">
      <w:pPr>
        <w:ind w:firstLine="708"/>
        <w:jc w:val="both"/>
      </w:pPr>
      <w:r>
        <w:t xml:space="preserve">Sutkinja donosi </w:t>
      </w:r>
    </w:p>
    <w:p w:rsidR="00A35694" w:rsidP="00A35694" w:rsidRDefault="00A35694">
      <w:pPr>
        <w:jc w:val="center"/>
      </w:pPr>
    </w:p>
    <w:p w:rsidR="00A35694" w:rsidP="00A35694" w:rsidRDefault="00A35694">
      <w:pPr>
        <w:jc w:val="center"/>
      </w:pPr>
      <w:r>
        <w:t>r j e š e nj e</w:t>
      </w:r>
    </w:p>
    <w:p w:rsidR="00A35694" w:rsidP="00A35694" w:rsidRDefault="00A35694">
      <w:pPr>
        <w:jc w:val="center"/>
      </w:pPr>
    </w:p>
    <w:p w:rsidR="00A35694" w:rsidP="00A35694" w:rsidRDefault="00A35694">
      <w:pPr>
        <w:jc w:val="both"/>
      </w:pPr>
      <w:r>
        <w:tab/>
        <w:t>Odluka o utvrđivanju prihvaćanja plana restrukturiranja i potvrdi predstečajnog sporazuma donijeti će se u pisanom obliku.</w:t>
      </w:r>
    </w:p>
    <w:p w:rsidR="00A35694" w:rsidP="00A35694" w:rsidRDefault="00A35694">
      <w:pPr>
        <w:jc w:val="both"/>
      </w:pPr>
    </w:p>
    <w:p w:rsidR="00A35694" w:rsidP="00A35694" w:rsidRDefault="00A35694">
      <w:pPr>
        <w:jc w:val="both"/>
      </w:pPr>
      <w:r>
        <w:tab/>
        <w:t xml:space="preserve">Ovaj zapisnik kao i zapisnik o glasovanju o planu restrukturiranja objaviti će se na mrežnoj stranici e-Oglasna ploča sudova. </w:t>
      </w:r>
    </w:p>
    <w:p w:rsidR="00A35694" w:rsidP="00A35694" w:rsidRDefault="00A35694">
      <w:pPr>
        <w:jc w:val="both"/>
        <w:rPr>
          <w:color w:val="000000"/>
        </w:rPr>
      </w:pPr>
    </w:p>
    <w:p w:rsidR="00A35694" w:rsidP="00A35694" w:rsidRDefault="00A35694">
      <w:pPr>
        <w:ind w:firstLine="708"/>
        <w:jc w:val="both"/>
      </w:pPr>
    </w:p>
    <w:p w:rsidR="00A35694" w:rsidP="00A35694" w:rsidRDefault="00A35694">
      <w:pPr>
        <w:jc w:val="center"/>
      </w:pPr>
      <w:r>
        <w:t>Dovršeno u 13:</w:t>
      </w:r>
      <w:r w:rsidR="000E5E4E">
        <w:t>03</w:t>
      </w:r>
      <w:r>
        <w:t xml:space="preserve"> sati.</w:t>
      </w:r>
    </w:p>
    <w:p w:rsidR="00A35694" w:rsidP="00A35694" w:rsidRDefault="00A35694">
      <w:pPr>
        <w:ind w:firstLine="708"/>
        <w:jc w:val="both"/>
      </w:pPr>
    </w:p>
    <w:p w:rsidR="00A35694" w:rsidP="00A35694" w:rsidRDefault="00A35694">
      <w:pPr>
        <w:ind w:firstLine="708"/>
        <w:jc w:val="both"/>
      </w:pPr>
    </w:p>
    <w:p w:rsidR="00A35694" w:rsidP="00A35694" w:rsidRDefault="00A35694">
      <w:pPr>
        <w:jc w:val="both"/>
      </w:pPr>
      <w:r>
        <w:tab/>
      </w:r>
      <w:r>
        <w:tab/>
      </w:r>
      <w:r>
        <w:tab/>
        <w:t xml:space="preserve">                </w:t>
      </w:r>
      <w:r>
        <w:tab/>
        <w:t xml:space="preserve">   Stečajna sutkinja</w:t>
      </w:r>
      <w:r>
        <w:tab/>
        <w:t xml:space="preserve">                   Povjerenik          </w:t>
      </w:r>
    </w:p>
    <w:p w:rsidR="00A35694" w:rsidP="00A35694" w:rsidRDefault="00A35694">
      <w:pPr>
        <w:jc w:val="both"/>
      </w:pPr>
    </w:p>
    <w:p w:rsidR="00A35694" w:rsidP="00A35694" w:rsidRDefault="00A35694">
      <w:pPr>
        <w:jc w:val="both"/>
      </w:pPr>
    </w:p>
    <w:p w:rsidR="00A35694" w:rsidP="00A35694" w:rsidRDefault="00A35694">
      <w:pPr>
        <w:jc w:val="both"/>
      </w:pPr>
      <w:r>
        <w:tab/>
      </w:r>
      <w:r>
        <w:tab/>
      </w:r>
      <w:r>
        <w:tab/>
      </w:r>
      <w:r>
        <w:tab/>
      </w:r>
      <w:r>
        <w:tab/>
        <w:t xml:space="preserve">   Zapisničarka</w:t>
      </w:r>
      <w:r>
        <w:tab/>
      </w:r>
      <w:r>
        <w:tab/>
        <w:t xml:space="preserve">      </w:t>
      </w:r>
      <w:r w:rsidR="000E5E4E">
        <w:tab/>
      </w:r>
      <w:r w:rsidR="000E5E4E">
        <w:tab/>
      </w:r>
      <w:r>
        <w:t xml:space="preserve"> Vjerovnici</w:t>
      </w:r>
    </w:p>
    <w:p w:rsidR="00A35694" w:rsidP="00A35694" w:rsidRDefault="00A35694"/>
    <w:p w:rsidR="00A35694" w:rsidP="00A35694" w:rsidRDefault="00A35694"/>
    <w:p w:rsidR="000E5E4E" w:rsidP="00A35694" w:rsidRDefault="00A35694">
      <w:r>
        <w:tab/>
      </w:r>
      <w:r>
        <w:tab/>
      </w:r>
      <w:r>
        <w:tab/>
      </w:r>
      <w:r>
        <w:tab/>
      </w:r>
      <w:r>
        <w:tab/>
      </w:r>
      <w:r>
        <w:tab/>
      </w:r>
      <w:r>
        <w:tab/>
      </w:r>
      <w:r>
        <w:tab/>
      </w:r>
      <w:r>
        <w:tab/>
        <w:t xml:space="preserve">     </w:t>
      </w:r>
    </w:p>
    <w:p w:rsidR="000E5E4E" w:rsidP="00A35694" w:rsidRDefault="000E5E4E"/>
    <w:p w:rsidR="00A35694" w:rsidP="000E5E4E" w:rsidRDefault="00A35694">
      <w:pPr>
        <w:ind w:left="6480" w:firstLine="720"/>
      </w:pPr>
      <w:r>
        <w:t xml:space="preserve">   Dužnik</w:t>
      </w:r>
    </w:p>
    <w:p w:rsidRPr="0088076E" w:rsidR="0088076E" w:rsidP="0088076E" w:rsidRDefault="0088076E">
      <w:pPr>
        <w:ind w:firstLine="720"/>
      </w:pPr>
    </w:p>
    <w:sectPr w:rsidRPr="0088076E" w:rsidR="0088076E" w:rsidSect="00001FAB">
      <w:headerReference w:type="even" r:id="rId9"/>
      <w:headerReference w:type="default" r:id="rId10"/>
      <w:footerReference w:type="even" r:id="rId11"/>
      <w:headerReference w:type="first" r:id="rId12"/>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78B6" w:rsidRDefault="003678B6">
      <w:r>
        <w:separator/>
      </w:r>
    </w:p>
  </w:endnote>
  <w:endnote w:type="continuationSeparator" w:id="0">
    <w:p w:rsidR="003678B6" w:rsidRDefault="003678B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78B6" w:rsidRDefault="003678B6">
      <w:r>
        <w:separator/>
      </w:r>
    </w:p>
  </w:footnote>
  <w:footnote w:type="continuationSeparator" w:id="0">
    <w:p w:rsidR="003678B6" w:rsidRDefault="003678B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47D85">
      <w:rPr>
        <w:rStyle w:val="Brojstranice"/>
        <w:noProof/>
      </w:rPr>
      <w:t>5</w:t>
    </w:r>
    <w:r>
      <w:rPr>
        <w:rStyle w:val="Brojstranice"/>
      </w:rPr>
      <w:fldChar w:fldCharType="end"/>
    </w:r>
  </w:p>
  <w:p w:rsidR="00015E9F" w:rsidP="00015E9F" w:rsidRDefault="001A2D10">
    <w:pPr>
      <w:pStyle w:val="Zaglavlje"/>
      <w:jc w:val="right"/>
    </w:pPr>
    <w:r>
      <w:tab/>
    </w:r>
    <w:r>
      <w:tab/>
    </w:r>
    <w:r w:rsidRPr="00DB7527" w:rsidR="00015E9F">
      <w:t>Posl</w:t>
    </w:r>
    <w:r w:rsidR="00015E9F">
      <w:t>.</w:t>
    </w:r>
    <w:r w:rsidRPr="00DB7527" w:rsidR="00015E9F">
      <w:t xml:space="preserve"> broj</w:t>
    </w:r>
    <w:r w:rsidR="00015E9F">
      <w:t>:</w:t>
    </w:r>
    <w:r w:rsidRPr="00DB7527" w:rsidR="00015E9F">
      <w:t xml:space="preserve"> </w:t>
    </w:r>
    <w:r w:rsidR="00015E9F">
      <w:t xml:space="preserve">4 </w:t>
    </w:r>
    <w:r w:rsidR="00A35694">
      <w:t>St-353/2018-</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618E" w:rsidP="005B618E" w:rsidRDefault="005B618E">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BD70B2"/>
    <w:multiLevelType w:val="hybridMultilevel"/>
    <w:tmpl w:val="21B6C3DA"/>
    <w:lvl w:ilvl="0" w:tplc="3CFACAFE">
      <w:start w:val="1"/>
      <w:numFmt w:val="upperRoman"/>
      <w:lvlText w:val="%1."/>
      <w:lvlJc w:val="left"/>
      <w:pPr>
        <w:tabs>
          <w:tab w:val="num" w:pos="2160"/>
        </w:tabs>
        <w:ind w:left="2160" w:hanging="144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1">
    <w:nsid w:val="2AC56F8A"/>
    <w:multiLevelType w:val="hybridMultilevel"/>
    <w:tmpl w:val="DAA23A54"/>
    <w:lvl w:ilvl="0" w:tplc="0DC824CC">
      <w:start w:val="1"/>
      <w:numFmt w:val="upperRoman"/>
      <w:lvlText w:val="%1."/>
      <w:lvlJc w:val="left"/>
      <w:pPr>
        <w:tabs>
          <w:tab w:val="num" w:pos="1440"/>
        </w:tabs>
        <w:ind w:left="1440" w:hanging="72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2">
    <w:nsid w:val="3FA5624C"/>
    <w:multiLevelType w:val="hybridMultilevel"/>
    <w:tmpl w:val="698CAA72"/>
    <w:lvl w:ilvl="0" w:tplc="56EE44E4">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49E35DC7"/>
    <w:multiLevelType w:val="hybridMultilevel"/>
    <w:tmpl w:val="7124CEA6"/>
    <w:lvl w:ilvl="0" w:tplc="C2C8ED12">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4">
    <w:nsid w:val="64AE296A"/>
    <w:multiLevelType w:val="hybridMultilevel"/>
    <w:tmpl w:val="607AA4AC"/>
    <w:lvl w:ilvl="0" w:tplc="D040DAB2">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69AE18C2"/>
    <w:multiLevelType w:val="hybridMultilevel"/>
    <w:tmpl w:val="289C2E8E"/>
    <w:lvl w:ilvl="0" w:tplc="BA389D5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BF603BA"/>
    <w:multiLevelType w:val="hybridMultilevel"/>
    <w:tmpl w:val="33885A72"/>
    <w:lvl w:ilvl="0" w:tplc="7E224764">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7">
    <w:nsid w:val="70E66DB4"/>
    <w:multiLevelType w:val="hybridMultilevel"/>
    <w:tmpl w:val="3DEAA202"/>
    <w:lvl w:ilvl="0" w:tplc="2062A848">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73FB343B"/>
    <w:multiLevelType w:val="hybridMultilevel"/>
    <w:tmpl w:val="58029C0A"/>
    <w:lvl w:ilvl="0" w:tplc="1890A2B4">
      <w:start w:val="1"/>
      <w:numFmt w:val="upperRoman"/>
      <w:lvlText w:val="%1."/>
      <w:lvlJc w:val="left"/>
      <w:pPr>
        <w:tabs>
          <w:tab w:val="num" w:pos="2118"/>
        </w:tabs>
        <w:ind w:left="2118" w:hanging="141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num w:numId="1">
    <w:abstractNumId w:val="6"/>
  </w:num>
  <w:num w:numId="2">
    <w:abstractNumId w:val="2"/>
  </w:num>
  <w:num w:numId="3">
    <w:abstractNumId w:val="4"/>
  </w:num>
  <w:num w:numId="4">
    <w:abstractNumId w:val="8"/>
  </w:num>
  <w:num w:numId="5">
    <w:abstractNumId w:val="1"/>
  </w:num>
  <w:num w:numId="6">
    <w:abstractNumId w:val="0"/>
  </w:num>
  <w:num w:numId="7">
    <w:abstractNumId w:val="7"/>
  </w:num>
  <w:num w:numId="8">
    <w:abstractNumId w:val="3"/>
  </w:num>
  <w:num w:numId="9">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20"/>
  <w:hyphenationZone w:val="425"/>
  <w:characterSpacingControl w:val="doNotCompress"/>
  <w:savePreviewPicture/>
  <w:hdrShapeDefaults>
    <o:shapedefaults spidmax="28673"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5B7"/>
    <w:rsid w:val="00001FAB"/>
    <w:rsid w:val="000136C3"/>
    <w:rsid w:val="00014106"/>
    <w:rsid w:val="00015E9F"/>
    <w:rsid w:val="0002183D"/>
    <w:rsid w:val="000230DD"/>
    <w:rsid w:val="00023334"/>
    <w:rsid w:val="000237A4"/>
    <w:rsid w:val="00025686"/>
    <w:rsid w:val="000329DD"/>
    <w:rsid w:val="00035844"/>
    <w:rsid w:val="00035A5D"/>
    <w:rsid w:val="0003730A"/>
    <w:rsid w:val="00037DDC"/>
    <w:rsid w:val="00042A0B"/>
    <w:rsid w:val="00045EB8"/>
    <w:rsid w:val="00051948"/>
    <w:rsid w:val="00052FC4"/>
    <w:rsid w:val="0005664C"/>
    <w:rsid w:val="00062B02"/>
    <w:rsid w:val="00064681"/>
    <w:rsid w:val="00064FA7"/>
    <w:rsid w:val="00066DC9"/>
    <w:rsid w:val="0007378F"/>
    <w:rsid w:val="000749A8"/>
    <w:rsid w:val="00075755"/>
    <w:rsid w:val="00075D85"/>
    <w:rsid w:val="00077998"/>
    <w:rsid w:val="0009059F"/>
    <w:rsid w:val="0009577B"/>
    <w:rsid w:val="000962D8"/>
    <w:rsid w:val="00097C18"/>
    <w:rsid w:val="000A0D12"/>
    <w:rsid w:val="000A1021"/>
    <w:rsid w:val="000A1AA8"/>
    <w:rsid w:val="000B2F0C"/>
    <w:rsid w:val="000B7FB1"/>
    <w:rsid w:val="000C192D"/>
    <w:rsid w:val="000C452D"/>
    <w:rsid w:val="000C4605"/>
    <w:rsid w:val="000C5D33"/>
    <w:rsid w:val="000D10A8"/>
    <w:rsid w:val="000D3C7B"/>
    <w:rsid w:val="000D5493"/>
    <w:rsid w:val="000D698E"/>
    <w:rsid w:val="000D7F44"/>
    <w:rsid w:val="000E41CC"/>
    <w:rsid w:val="000E49E1"/>
    <w:rsid w:val="000E5E4E"/>
    <w:rsid w:val="000F7A2D"/>
    <w:rsid w:val="00103460"/>
    <w:rsid w:val="00103AA5"/>
    <w:rsid w:val="00104BBF"/>
    <w:rsid w:val="0010632A"/>
    <w:rsid w:val="001068D3"/>
    <w:rsid w:val="00107A49"/>
    <w:rsid w:val="00117470"/>
    <w:rsid w:val="00130B75"/>
    <w:rsid w:val="00132018"/>
    <w:rsid w:val="001352A2"/>
    <w:rsid w:val="00135D47"/>
    <w:rsid w:val="00137139"/>
    <w:rsid w:val="0014160E"/>
    <w:rsid w:val="00152B99"/>
    <w:rsid w:val="00155562"/>
    <w:rsid w:val="0016196E"/>
    <w:rsid w:val="0016200F"/>
    <w:rsid w:val="00167AB3"/>
    <w:rsid w:val="00167B24"/>
    <w:rsid w:val="0017296D"/>
    <w:rsid w:val="0018015E"/>
    <w:rsid w:val="00180543"/>
    <w:rsid w:val="0018355F"/>
    <w:rsid w:val="0018663E"/>
    <w:rsid w:val="00187A21"/>
    <w:rsid w:val="001905DC"/>
    <w:rsid w:val="001A2D10"/>
    <w:rsid w:val="001A46EC"/>
    <w:rsid w:val="001C4328"/>
    <w:rsid w:val="001D05A8"/>
    <w:rsid w:val="001D7F2C"/>
    <w:rsid w:val="001E0251"/>
    <w:rsid w:val="001E0AFC"/>
    <w:rsid w:val="001E0B26"/>
    <w:rsid w:val="001E107E"/>
    <w:rsid w:val="001E2027"/>
    <w:rsid w:val="001F10DC"/>
    <w:rsid w:val="001F1AE3"/>
    <w:rsid w:val="001F2B58"/>
    <w:rsid w:val="001F615D"/>
    <w:rsid w:val="00203935"/>
    <w:rsid w:val="0021058B"/>
    <w:rsid w:val="0021225E"/>
    <w:rsid w:val="002163FE"/>
    <w:rsid w:val="00216649"/>
    <w:rsid w:val="00216732"/>
    <w:rsid w:val="00240F0E"/>
    <w:rsid w:val="0024101B"/>
    <w:rsid w:val="00241F12"/>
    <w:rsid w:val="00241F41"/>
    <w:rsid w:val="002424E6"/>
    <w:rsid w:val="002526FF"/>
    <w:rsid w:val="00253765"/>
    <w:rsid w:val="002537A8"/>
    <w:rsid w:val="00255227"/>
    <w:rsid w:val="00256DB7"/>
    <w:rsid w:val="00264AF0"/>
    <w:rsid w:val="002651DC"/>
    <w:rsid w:val="002700E2"/>
    <w:rsid w:val="00271421"/>
    <w:rsid w:val="00271566"/>
    <w:rsid w:val="00271817"/>
    <w:rsid w:val="002771CE"/>
    <w:rsid w:val="002811B9"/>
    <w:rsid w:val="00282318"/>
    <w:rsid w:val="00291039"/>
    <w:rsid w:val="0029362E"/>
    <w:rsid w:val="00297566"/>
    <w:rsid w:val="002A25EB"/>
    <w:rsid w:val="002A520D"/>
    <w:rsid w:val="002A68F6"/>
    <w:rsid w:val="002B1D0B"/>
    <w:rsid w:val="002B4E42"/>
    <w:rsid w:val="002B5E5F"/>
    <w:rsid w:val="002C5DCE"/>
    <w:rsid w:val="002D38A1"/>
    <w:rsid w:val="002D6543"/>
    <w:rsid w:val="002D699E"/>
    <w:rsid w:val="002D6C59"/>
    <w:rsid w:val="002D7879"/>
    <w:rsid w:val="002E5A05"/>
    <w:rsid w:val="002F6EB3"/>
    <w:rsid w:val="00301843"/>
    <w:rsid w:val="00314D85"/>
    <w:rsid w:val="00320D19"/>
    <w:rsid w:val="00324091"/>
    <w:rsid w:val="0032576B"/>
    <w:rsid w:val="00327AF2"/>
    <w:rsid w:val="00330193"/>
    <w:rsid w:val="00330813"/>
    <w:rsid w:val="003349A0"/>
    <w:rsid w:val="003439F7"/>
    <w:rsid w:val="00347003"/>
    <w:rsid w:val="00354F89"/>
    <w:rsid w:val="00361258"/>
    <w:rsid w:val="00361752"/>
    <w:rsid w:val="0036730B"/>
    <w:rsid w:val="003678B6"/>
    <w:rsid w:val="00370191"/>
    <w:rsid w:val="0037041E"/>
    <w:rsid w:val="00371507"/>
    <w:rsid w:val="00371BC4"/>
    <w:rsid w:val="00371DB0"/>
    <w:rsid w:val="00382A65"/>
    <w:rsid w:val="00387FAC"/>
    <w:rsid w:val="00390886"/>
    <w:rsid w:val="00395973"/>
    <w:rsid w:val="00396521"/>
    <w:rsid w:val="003A2354"/>
    <w:rsid w:val="003A3332"/>
    <w:rsid w:val="003A5B1F"/>
    <w:rsid w:val="003B0FAF"/>
    <w:rsid w:val="003B2848"/>
    <w:rsid w:val="003B3DD5"/>
    <w:rsid w:val="003C0395"/>
    <w:rsid w:val="003C620F"/>
    <w:rsid w:val="003C6C60"/>
    <w:rsid w:val="003C7F5D"/>
    <w:rsid w:val="003D49A3"/>
    <w:rsid w:val="003D57DF"/>
    <w:rsid w:val="003E551C"/>
    <w:rsid w:val="003F42A0"/>
    <w:rsid w:val="003F474D"/>
    <w:rsid w:val="003F70F6"/>
    <w:rsid w:val="00420CAB"/>
    <w:rsid w:val="0042212D"/>
    <w:rsid w:val="00424D77"/>
    <w:rsid w:val="00425980"/>
    <w:rsid w:val="004271D7"/>
    <w:rsid w:val="00432BF8"/>
    <w:rsid w:val="004366A3"/>
    <w:rsid w:val="00437AA4"/>
    <w:rsid w:val="004444BD"/>
    <w:rsid w:val="0045064E"/>
    <w:rsid w:val="004520EB"/>
    <w:rsid w:val="00462D46"/>
    <w:rsid w:val="00464361"/>
    <w:rsid w:val="00466654"/>
    <w:rsid w:val="00466F4F"/>
    <w:rsid w:val="00481A32"/>
    <w:rsid w:val="00483A2B"/>
    <w:rsid w:val="00491094"/>
    <w:rsid w:val="00496599"/>
    <w:rsid w:val="00496C52"/>
    <w:rsid w:val="004A194B"/>
    <w:rsid w:val="004A499D"/>
    <w:rsid w:val="004A57B7"/>
    <w:rsid w:val="004A6100"/>
    <w:rsid w:val="004A7AC3"/>
    <w:rsid w:val="004A7BA5"/>
    <w:rsid w:val="004B0206"/>
    <w:rsid w:val="004B0A27"/>
    <w:rsid w:val="004B30F0"/>
    <w:rsid w:val="004B4A02"/>
    <w:rsid w:val="004B53A5"/>
    <w:rsid w:val="004C3F2A"/>
    <w:rsid w:val="004D4D72"/>
    <w:rsid w:val="004D58F0"/>
    <w:rsid w:val="004D6CDD"/>
    <w:rsid w:val="004D7995"/>
    <w:rsid w:val="004E0EA7"/>
    <w:rsid w:val="004E2BA9"/>
    <w:rsid w:val="004F28B0"/>
    <w:rsid w:val="004F2B35"/>
    <w:rsid w:val="004F48FF"/>
    <w:rsid w:val="004F659B"/>
    <w:rsid w:val="004F6867"/>
    <w:rsid w:val="00500C15"/>
    <w:rsid w:val="00501509"/>
    <w:rsid w:val="0051173D"/>
    <w:rsid w:val="00512015"/>
    <w:rsid w:val="00513748"/>
    <w:rsid w:val="00513F90"/>
    <w:rsid w:val="00515E82"/>
    <w:rsid w:val="005236D2"/>
    <w:rsid w:val="00523CCA"/>
    <w:rsid w:val="005244EC"/>
    <w:rsid w:val="00526385"/>
    <w:rsid w:val="005275BB"/>
    <w:rsid w:val="00545F43"/>
    <w:rsid w:val="0054706B"/>
    <w:rsid w:val="005508DE"/>
    <w:rsid w:val="005525C2"/>
    <w:rsid w:val="00555D4D"/>
    <w:rsid w:val="00560C71"/>
    <w:rsid w:val="00561F99"/>
    <w:rsid w:val="00565B77"/>
    <w:rsid w:val="00566108"/>
    <w:rsid w:val="00566CA1"/>
    <w:rsid w:val="00573396"/>
    <w:rsid w:val="005740E5"/>
    <w:rsid w:val="0058397F"/>
    <w:rsid w:val="00584169"/>
    <w:rsid w:val="00587432"/>
    <w:rsid w:val="0059097B"/>
    <w:rsid w:val="005940DB"/>
    <w:rsid w:val="005968BB"/>
    <w:rsid w:val="005A0464"/>
    <w:rsid w:val="005A46E6"/>
    <w:rsid w:val="005A68A0"/>
    <w:rsid w:val="005B1E15"/>
    <w:rsid w:val="005B1ECE"/>
    <w:rsid w:val="005B32B3"/>
    <w:rsid w:val="005B5C04"/>
    <w:rsid w:val="005B618E"/>
    <w:rsid w:val="005B66FB"/>
    <w:rsid w:val="005C7FDE"/>
    <w:rsid w:val="005D5894"/>
    <w:rsid w:val="005D5A08"/>
    <w:rsid w:val="005E4A82"/>
    <w:rsid w:val="005E6F84"/>
    <w:rsid w:val="005F016A"/>
    <w:rsid w:val="00602262"/>
    <w:rsid w:val="0060252E"/>
    <w:rsid w:val="00605F4D"/>
    <w:rsid w:val="00607A1C"/>
    <w:rsid w:val="0061002B"/>
    <w:rsid w:val="006227A4"/>
    <w:rsid w:val="006269D4"/>
    <w:rsid w:val="00632F42"/>
    <w:rsid w:val="00634BCE"/>
    <w:rsid w:val="00634EC3"/>
    <w:rsid w:val="006356D6"/>
    <w:rsid w:val="00642F1C"/>
    <w:rsid w:val="006445FE"/>
    <w:rsid w:val="00652298"/>
    <w:rsid w:val="006525E4"/>
    <w:rsid w:val="00652D14"/>
    <w:rsid w:val="0065447D"/>
    <w:rsid w:val="00660F5F"/>
    <w:rsid w:val="00665F1C"/>
    <w:rsid w:val="00667966"/>
    <w:rsid w:val="00672042"/>
    <w:rsid w:val="00673C76"/>
    <w:rsid w:val="006740A8"/>
    <w:rsid w:val="0067667D"/>
    <w:rsid w:val="006775F9"/>
    <w:rsid w:val="0067781B"/>
    <w:rsid w:val="00684D03"/>
    <w:rsid w:val="006870EE"/>
    <w:rsid w:val="0069419E"/>
    <w:rsid w:val="0069448C"/>
    <w:rsid w:val="006A57CE"/>
    <w:rsid w:val="006B6FC3"/>
    <w:rsid w:val="006D1CA6"/>
    <w:rsid w:val="006D686F"/>
    <w:rsid w:val="006D7547"/>
    <w:rsid w:val="006E10F3"/>
    <w:rsid w:val="006E46EC"/>
    <w:rsid w:val="006F1CA1"/>
    <w:rsid w:val="006F4DA3"/>
    <w:rsid w:val="006F4E14"/>
    <w:rsid w:val="006F6EBE"/>
    <w:rsid w:val="00706FE7"/>
    <w:rsid w:val="00707449"/>
    <w:rsid w:val="00707E50"/>
    <w:rsid w:val="007132AF"/>
    <w:rsid w:val="00717A36"/>
    <w:rsid w:val="00721DA2"/>
    <w:rsid w:val="0072391C"/>
    <w:rsid w:val="00733661"/>
    <w:rsid w:val="00737274"/>
    <w:rsid w:val="00740F21"/>
    <w:rsid w:val="00746BD2"/>
    <w:rsid w:val="00747C3C"/>
    <w:rsid w:val="00755BDB"/>
    <w:rsid w:val="0075786C"/>
    <w:rsid w:val="007631E1"/>
    <w:rsid w:val="0077365C"/>
    <w:rsid w:val="007821DD"/>
    <w:rsid w:val="007900F6"/>
    <w:rsid w:val="007A0F6D"/>
    <w:rsid w:val="007B2F1E"/>
    <w:rsid w:val="007B3602"/>
    <w:rsid w:val="007C31D7"/>
    <w:rsid w:val="007D15AE"/>
    <w:rsid w:val="007D53FA"/>
    <w:rsid w:val="007D5FAA"/>
    <w:rsid w:val="007E0E39"/>
    <w:rsid w:val="007E38DD"/>
    <w:rsid w:val="007E6137"/>
    <w:rsid w:val="007F7AB5"/>
    <w:rsid w:val="008011E8"/>
    <w:rsid w:val="0080138B"/>
    <w:rsid w:val="00803913"/>
    <w:rsid w:val="00806F19"/>
    <w:rsid w:val="00807B7F"/>
    <w:rsid w:val="00810809"/>
    <w:rsid w:val="00825213"/>
    <w:rsid w:val="008255E9"/>
    <w:rsid w:val="00827214"/>
    <w:rsid w:val="008322AC"/>
    <w:rsid w:val="00843A4B"/>
    <w:rsid w:val="0084543B"/>
    <w:rsid w:val="00853E65"/>
    <w:rsid w:val="008575ED"/>
    <w:rsid w:val="008636A8"/>
    <w:rsid w:val="008660D0"/>
    <w:rsid w:val="008702C6"/>
    <w:rsid w:val="00871885"/>
    <w:rsid w:val="0088076E"/>
    <w:rsid w:val="00886DBB"/>
    <w:rsid w:val="00887B66"/>
    <w:rsid w:val="00893091"/>
    <w:rsid w:val="0089609B"/>
    <w:rsid w:val="008A3818"/>
    <w:rsid w:val="008C22BE"/>
    <w:rsid w:val="008C5D1C"/>
    <w:rsid w:val="008D3E5D"/>
    <w:rsid w:val="008D4197"/>
    <w:rsid w:val="008D64A6"/>
    <w:rsid w:val="008E0DD8"/>
    <w:rsid w:val="008E171E"/>
    <w:rsid w:val="008E6196"/>
    <w:rsid w:val="008E6809"/>
    <w:rsid w:val="008F0F89"/>
    <w:rsid w:val="008F5DD2"/>
    <w:rsid w:val="00904D7F"/>
    <w:rsid w:val="0091303C"/>
    <w:rsid w:val="00932CE3"/>
    <w:rsid w:val="00940A8D"/>
    <w:rsid w:val="00941B3E"/>
    <w:rsid w:val="00941DBA"/>
    <w:rsid w:val="0094655A"/>
    <w:rsid w:val="0095117B"/>
    <w:rsid w:val="00955B83"/>
    <w:rsid w:val="0096100C"/>
    <w:rsid w:val="00965420"/>
    <w:rsid w:val="00974CA6"/>
    <w:rsid w:val="009750DE"/>
    <w:rsid w:val="00980978"/>
    <w:rsid w:val="00982155"/>
    <w:rsid w:val="00983B85"/>
    <w:rsid w:val="00993FD4"/>
    <w:rsid w:val="009A085D"/>
    <w:rsid w:val="009A0F57"/>
    <w:rsid w:val="009B134D"/>
    <w:rsid w:val="009B57C4"/>
    <w:rsid w:val="009B6966"/>
    <w:rsid w:val="009C34B2"/>
    <w:rsid w:val="009D070E"/>
    <w:rsid w:val="009D332C"/>
    <w:rsid w:val="009D33B4"/>
    <w:rsid w:val="009E64E1"/>
    <w:rsid w:val="009E7053"/>
    <w:rsid w:val="009E71C9"/>
    <w:rsid w:val="009F065E"/>
    <w:rsid w:val="009F08E8"/>
    <w:rsid w:val="009F3550"/>
    <w:rsid w:val="00A031E7"/>
    <w:rsid w:val="00A071F0"/>
    <w:rsid w:val="00A1038C"/>
    <w:rsid w:val="00A103DF"/>
    <w:rsid w:val="00A1751C"/>
    <w:rsid w:val="00A17FBE"/>
    <w:rsid w:val="00A20528"/>
    <w:rsid w:val="00A31A74"/>
    <w:rsid w:val="00A3305E"/>
    <w:rsid w:val="00A33174"/>
    <w:rsid w:val="00A35236"/>
    <w:rsid w:val="00A35694"/>
    <w:rsid w:val="00A4145C"/>
    <w:rsid w:val="00A42A05"/>
    <w:rsid w:val="00A46E29"/>
    <w:rsid w:val="00A53165"/>
    <w:rsid w:val="00A54CAD"/>
    <w:rsid w:val="00A5699D"/>
    <w:rsid w:val="00A65C22"/>
    <w:rsid w:val="00A66247"/>
    <w:rsid w:val="00A715A4"/>
    <w:rsid w:val="00A74B23"/>
    <w:rsid w:val="00A77FB1"/>
    <w:rsid w:val="00A81BC0"/>
    <w:rsid w:val="00A847F8"/>
    <w:rsid w:val="00A84B09"/>
    <w:rsid w:val="00A855E0"/>
    <w:rsid w:val="00A91D28"/>
    <w:rsid w:val="00A9318C"/>
    <w:rsid w:val="00A95C48"/>
    <w:rsid w:val="00A96B86"/>
    <w:rsid w:val="00AA3C91"/>
    <w:rsid w:val="00AA3D25"/>
    <w:rsid w:val="00AA7946"/>
    <w:rsid w:val="00AB4204"/>
    <w:rsid w:val="00AC1505"/>
    <w:rsid w:val="00AC6A5D"/>
    <w:rsid w:val="00AD01A9"/>
    <w:rsid w:val="00AD0D33"/>
    <w:rsid w:val="00AD467F"/>
    <w:rsid w:val="00AD6CF3"/>
    <w:rsid w:val="00AF231D"/>
    <w:rsid w:val="00AF482E"/>
    <w:rsid w:val="00AF5446"/>
    <w:rsid w:val="00B0376E"/>
    <w:rsid w:val="00B0545A"/>
    <w:rsid w:val="00B06D39"/>
    <w:rsid w:val="00B075FB"/>
    <w:rsid w:val="00B13FD0"/>
    <w:rsid w:val="00B153E0"/>
    <w:rsid w:val="00B15C0F"/>
    <w:rsid w:val="00B17B85"/>
    <w:rsid w:val="00B17F51"/>
    <w:rsid w:val="00B2201C"/>
    <w:rsid w:val="00B30B48"/>
    <w:rsid w:val="00B33C57"/>
    <w:rsid w:val="00B35F80"/>
    <w:rsid w:val="00B40CE0"/>
    <w:rsid w:val="00B434E0"/>
    <w:rsid w:val="00B460CB"/>
    <w:rsid w:val="00B533ED"/>
    <w:rsid w:val="00B55ACD"/>
    <w:rsid w:val="00B602DA"/>
    <w:rsid w:val="00B617AA"/>
    <w:rsid w:val="00B64003"/>
    <w:rsid w:val="00B735F1"/>
    <w:rsid w:val="00B80E2B"/>
    <w:rsid w:val="00B92CCA"/>
    <w:rsid w:val="00B95F93"/>
    <w:rsid w:val="00BB3B5C"/>
    <w:rsid w:val="00BC1C55"/>
    <w:rsid w:val="00BC5C54"/>
    <w:rsid w:val="00BC6C93"/>
    <w:rsid w:val="00BD14CA"/>
    <w:rsid w:val="00BE1CAC"/>
    <w:rsid w:val="00BE43C2"/>
    <w:rsid w:val="00BE7607"/>
    <w:rsid w:val="00C003F3"/>
    <w:rsid w:val="00C0107F"/>
    <w:rsid w:val="00C016B0"/>
    <w:rsid w:val="00C01936"/>
    <w:rsid w:val="00C10E6F"/>
    <w:rsid w:val="00C13515"/>
    <w:rsid w:val="00C27EC1"/>
    <w:rsid w:val="00C34828"/>
    <w:rsid w:val="00C351E3"/>
    <w:rsid w:val="00C361D2"/>
    <w:rsid w:val="00C4158D"/>
    <w:rsid w:val="00C424F1"/>
    <w:rsid w:val="00C45B84"/>
    <w:rsid w:val="00C5022D"/>
    <w:rsid w:val="00C53C35"/>
    <w:rsid w:val="00C56E4E"/>
    <w:rsid w:val="00C57B0A"/>
    <w:rsid w:val="00C6024F"/>
    <w:rsid w:val="00C7036C"/>
    <w:rsid w:val="00C7187D"/>
    <w:rsid w:val="00C7250C"/>
    <w:rsid w:val="00C72B80"/>
    <w:rsid w:val="00C737E7"/>
    <w:rsid w:val="00C76007"/>
    <w:rsid w:val="00C82C74"/>
    <w:rsid w:val="00C85B63"/>
    <w:rsid w:val="00C85BA8"/>
    <w:rsid w:val="00C979FF"/>
    <w:rsid w:val="00CA09BA"/>
    <w:rsid w:val="00CA0F80"/>
    <w:rsid w:val="00CA173B"/>
    <w:rsid w:val="00CA325F"/>
    <w:rsid w:val="00CA528A"/>
    <w:rsid w:val="00CB04F9"/>
    <w:rsid w:val="00CB3780"/>
    <w:rsid w:val="00CB5F6E"/>
    <w:rsid w:val="00CD2765"/>
    <w:rsid w:val="00CD5D98"/>
    <w:rsid w:val="00CD6B3E"/>
    <w:rsid w:val="00CE2BA1"/>
    <w:rsid w:val="00CE3C6B"/>
    <w:rsid w:val="00CE4BDE"/>
    <w:rsid w:val="00CF3A74"/>
    <w:rsid w:val="00D000E4"/>
    <w:rsid w:val="00D0419A"/>
    <w:rsid w:val="00D04A82"/>
    <w:rsid w:val="00D05115"/>
    <w:rsid w:val="00D0604F"/>
    <w:rsid w:val="00D07F00"/>
    <w:rsid w:val="00D1179C"/>
    <w:rsid w:val="00D126CC"/>
    <w:rsid w:val="00D15087"/>
    <w:rsid w:val="00D17276"/>
    <w:rsid w:val="00D2114B"/>
    <w:rsid w:val="00D2252C"/>
    <w:rsid w:val="00D22B12"/>
    <w:rsid w:val="00D24CA3"/>
    <w:rsid w:val="00D269E7"/>
    <w:rsid w:val="00D26D94"/>
    <w:rsid w:val="00D3067C"/>
    <w:rsid w:val="00D31D12"/>
    <w:rsid w:val="00D32ECA"/>
    <w:rsid w:val="00D34655"/>
    <w:rsid w:val="00D347F1"/>
    <w:rsid w:val="00D41F43"/>
    <w:rsid w:val="00D429E9"/>
    <w:rsid w:val="00D44D94"/>
    <w:rsid w:val="00D47D85"/>
    <w:rsid w:val="00D61905"/>
    <w:rsid w:val="00D62DF1"/>
    <w:rsid w:val="00D649D4"/>
    <w:rsid w:val="00D713E1"/>
    <w:rsid w:val="00D77FAE"/>
    <w:rsid w:val="00D8030E"/>
    <w:rsid w:val="00D93575"/>
    <w:rsid w:val="00D93700"/>
    <w:rsid w:val="00D96226"/>
    <w:rsid w:val="00DA10FD"/>
    <w:rsid w:val="00DA32F4"/>
    <w:rsid w:val="00DA696A"/>
    <w:rsid w:val="00DA7370"/>
    <w:rsid w:val="00DB65B7"/>
    <w:rsid w:val="00DB7527"/>
    <w:rsid w:val="00DD68AB"/>
    <w:rsid w:val="00DE25E4"/>
    <w:rsid w:val="00DE5970"/>
    <w:rsid w:val="00DF2A88"/>
    <w:rsid w:val="00DF51DB"/>
    <w:rsid w:val="00E00F3E"/>
    <w:rsid w:val="00E0281C"/>
    <w:rsid w:val="00E03CDA"/>
    <w:rsid w:val="00E0464D"/>
    <w:rsid w:val="00E12614"/>
    <w:rsid w:val="00E12F41"/>
    <w:rsid w:val="00E16CDC"/>
    <w:rsid w:val="00E16F8E"/>
    <w:rsid w:val="00E22196"/>
    <w:rsid w:val="00E23C27"/>
    <w:rsid w:val="00E25FF5"/>
    <w:rsid w:val="00E276B1"/>
    <w:rsid w:val="00E35FA6"/>
    <w:rsid w:val="00E37395"/>
    <w:rsid w:val="00E43019"/>
    <w:rsid w:val="00E44196"/>
    <w:rsid w:val="00E44579"/>
    <w:rsid w:val="00E45F8D"/>
    <w:rsid w:val="00E47C7F"/>
    <w:rsid w:val="00E6007A"/>
    <w:rsid w:val="00E61036"/>
    <w:rsid w:val="00E61AD1"/>
    <w:rsid w:val="00E61BAF"/>
    <w:rsid w:val="00E74977"/>
    <w:rsid w:val="00E82FDB"/>
    <w:rsid w:val="00E874A0"/>
    <w:rsid w:val="00E879A8"/>
    <w:rsid w:val="00E87D12"/>
    <w:rsid w:val="00E940FF"/>
    <w:rsid w:val="00E95539"/>
    <w:rsid w:val="00EA08B9"/>
    <w:rsid w:val="00EA451D"/>
    <w:rsid w:val="00EA7644"/>
    <w:rsid w:val="00EB57CA"/>
    <w:rsid w:val="00EB6F3A"/>
    <w:rsid w:val="00EC1156"/>
    <w:rsid w:val="00EC2EE1"/>
    <w:rsid w:val="00EC36CE"/>
    <w:rsid w:val="00EC3A0E"/>
    <w:rsid w:val="00EC3EEE"/>
    <w:rsid w:val="00EC61EE"/>
    <w:rsid w:val="00ED3A54"/>
    <w:rsid w:val="00ED3DFE"/>
    <w:rsid w:val="00EE25F8"/>
    <w:rsid w:val="00EE4188"/>
    <w:rsid w:val="00EE70BB"/>
    <w:rsid w:val="00EF1A04"/>
    <w:rsid w:val="00EF26BA"/>
    <w:rsid w:val="00EF514D"/>
    <w:rsid w:val="00EF6EFA"/>
    <w:rsid w:val="00F02865"/>
    <w:rsid w:val="00F02A52"/>
    <w:rsid w:val="00F14EB6"/>
    <w:rsid w:val="00F22DA8"/>
    <w:rsid w:val="00F33707"/>
    <w:rsid w:val="00F421DE"/>
    <w:rsid w:val="00F51F7E"/>
    <w:rsid w:val="00F52FDC"/>
    <w:rsid w:val="00F53570"/>
    <w:rsid w:val="00F623D0"/>
    <w:rsid w:val="00F63A0E"/>
    <w:rsid w:val="00F7027C"/>
    <w:rsid w:val="00F72429"/>
    <w:rsid w:val="00F74223"/>
    <w:rsid w:val="00F75D62"/>
    <w:rsid w:val="00F808B7"/>
    <w:rsid w:val="00F81ECC"/>
    <w:rsid w:val="00F84F17"/>
    <w:rsid w:val="00F873C0"/>
    <w:rsid w:val="00F966D8"/>
    <w:rsid w:val="00FA1D42"/>
    <w:rsid w:val="00FA3155"/>
    <w:rsid w:val="00FA358D"/>
    <w:rsid w:val="00FA3CFA"/>
    <w:rsid w:val="00FA556F"/>
    <w:rsid w:val="00FA5E21"/>
    <w:rsid w:val="00FA6831"/>
    <w:rsid w:val="00FB14BD"/>
    <w:rsid w:val="00FB2937"/>
    <w:rsid w:val="00FB6392"/>
    <w:rsid w:val="00FC2EBD"/>
    <w:rsid w:val="00FC55EB"/>
    <w:rsid w:val="00FD0146"/>
    <w:rsid w:val="00FD1C92"/>
    <w:rsid w:val="00FD57AE"/>
    <w:rsid w:val="00FD745F"/>
    <w:rsid w:val="00FD747B"/>
    <w:rsid w:val="00FD7C47"/>
    <w:rsid w:val="00FE0ADC"/>
    <w:rsid w:val="00FE124A"/>
    <w:rsid w:val="00FF070B"/>
    <w:rsid w:val="00FF0897"/>
    <w:rsid w:val="00FF743D"/>
    <w:rsid w:val="00FF74AF"/>
    <w:rsid w:val="00FF79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673" v:ext="edit"/>
    <o:shapelayout v:ext="edit">
      <o:idmap data="1" v:ext="edit"/>
    </o:shapelayout>
  </w:shapeDefaults>
  <w:decimalSymbol w:val=","/>
  <w:listSeparator w:val=";"/>
  <w15:docId w15:val="{4A4069BE-98A9-4B27-9355-1F514603FB1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E46E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DB65B7"/>
    <w:pPr>
      <w:tabs>
        <w:tab w:val="center" w:pos="4536"/>
        <w:tab w:val="right" w:pos="9072"/>
      </w:tabs>
    </w:pPr>
  </w:style>
  <w:style w:type="character" w:styleId="Brojstranice">
    <w:name w:val="page number"/>
    <w:basedOn w:val="Zadanifontodlomka"/>
    <w:rsid w:val="00DB65B7"/>
  </w:style>
  <w:style w:type="paragraph" w:styleId="Zaglavlje">
    <w:name w:val="header"/>
    <w:basedOn w:val="Normal"/>
    <w:link w:val="ZaglavljeChar"/>
    <w:rsid w:val="00DB65B7"/>
    <w:pPr>
      <w:tabs>
        <w:tab w:val="center" w:pos="4536"/>
        <w:tab w:val="right" w:pos="9072"/>
      </w:tabs>
    </w:pPr>
  </w:style>
  <w:style w:type="paragraph" w:styleId="Tekstbalonia">
    <w:name w:val="Balloon Text"/>
    <w:basedOn w:val="Normal"/>
    <w:semiHidden/>
    <w:rsid w:val="003B3DD5"/>
    <w:rPr>
      <w:rFonts w:ascii="Tahoma" w:hAnsi="Tahoma" w:cs="Tahoma"/>
      <w:sz w:val="16"/>
      <w:szCs w:val="16"/>
    </w:rPr>
  </w:style>
  <w:style w:type="paragraph" w:styleId="t-9-8" w:customStyle="true">
    <w:name w:val="t-9-8"/>
    <w:basedOn w:val="Normal"/>
    <w:rsid w:val="00B0376E"/>
    <w:pPr>
      <w:spacing w:before="100" w:beforeAutospacing="true" w:after="100" w:afterAutospacing="true"/>
    </w:pPr>
  </w:style>
  <w:style w:type="character" w:styleId="ZaglavljeChar" w:customStyle="true">
    <w:name w:val="Zaglavlje Char"/>
    <w:basedOn w:val="Zadanifontodlomka"/>
    <w:link w:val="Zaglavlje"/>
    <w:rsid w:val="00045EB8"/>
    <w:rPr>
      <w:sz w:val="24"/>
      <w:szCs w:val="24"/>
    </w:rPr>
  </w:style>
  <w:style w:type="paragraph" w:styleId="Odlomakpopisa">
    <w:name w:val="List Paragraph"/>
    <w:basedOn w:val="Normal"/>
    <w:uiPriority w:val="34"/>
    <w:qFormat/>
    <w:rsid w:val="008575ED"/>
    <w:pPr>
      <w:ind w:left="720"/>
      <w:contextualSpacing/>
    </w:pPr>
  </w:style>
  <w:style w:type="character" w:styleId="Tekstrezerviranogmjesta">
    <w:name w:val="Placeholder Text"/>
    <w:basedOn w:val="Zadanifontodlomka"/>
    <w:uiPriority w:val="99"/>
    <w:semiHidden/>
    <w:rsid w:val="00D47D85"/>
    <w:rPr>
      <w:color w:val="808080"/>
      <w:bdr w:val="none" w:color="auto" w:sz="0" w:space="0"/>
      <w:shd w:val="clear" w:color="auto" w:fill="auto"/>
    </w:rPr>
  </w:style>
  <w:style w:type="character" w:styleId="eSPISCCParagraphDefaultFont" w:customStyle="true">
    <w:name w:val="eSPIS_CC_Paragraph Default Font"/>
    <w:basedOn w:val="Zadanifontodlomka"/>
    <w:rsid w:val="00D47D8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47D85"/>
    <w:rPr>
      <w:bdr w:val="none" w:color="auto" w:sz="0" w:space="0"/>
      <w:shd w:val="clear" w:color="auto" w:fill="FFFFCC"/>
      <w:lang w:val="hr-HR"/>
    </w:rPr>
  </w:style>
  <w:style w:type="character" w:styleId="PozadinaSvijetloCrvena" w:customStyle="true">
    <w:name w:val="Pozadina_SvijetloCrvena"/>
    <w:basedOn w:val="eSPISCCParagraphDefaultFont"/>
    <w:rsid w:val="00D47D8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47D85"/>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9641847">
      <w:bodyDiv w:val="true"/>
      <w:marLeft w:val="0"/>
      <w:marRight w:val="0"/>
      <w:marTop w:val="0"/>
      <w:marBottom w:val="0"/>
      <w:divBdr>
        <w:top w:val="none" w:color="auto" w:sz="0" w:space="0"/>
        <w:left w:val="none" w:color="auto" w:sz="0" w:space="0"/>
        <w:bottom w:val="none" w:color="auto" w:sz="0" w:space="0"/>
        <w:right w:val="none" w:color="auto" w:sz="0" w:space="0"/>
      </w:divBdr>
    </w:div>
    <w:div w:id="1570572644">
      <w:bodyDiv w:val="true"/>
      <w:marLeft w:val="0"/>
      <w:marRight w:val="0"/>
      <w:marTop w:val="0"/>
      <w:marBottom w:val="0"/>
      <w:divBdr>
        <w:top w:val="none" w:color="auto" w:sz="0" w:space="0"/>
        <w:left w:val="none" w:color="auto" w:sz="0" w:space="0"/>
        <w:bottom w:val="none" w:color="auto" w:sz="0" w:space="0"/>
        <w:right w:val="none" w:color="auto" w:sz="0" w:space="0"/>
      </w:divBdr>
    </w:div>
    <w:div w:id="2015958810">
      <w:bodyDiv w:val="true"/>
      <w:marLeft w:val="0"/>
      <w:marRight w:val="0"/>
      <w:marTop w:val="0"/>
      <w:marBottom w:val="0"/>
      <w:divBdr>
        <w:top w:val="none" w:color="auto" w:sz="0" w:space="0"/>
        <w:left w:val="none" w:color="auto" w:sz="0" w:space="0"/>
        <w:bottom w:val="none" w:color="auto" w:sz="0" w:space="0"/>
        <w:right w:val="none" w:color="auto" w:sz="0" w:space="0"/>
      </w:divBdr>
    </w:div>
    <w:div w:id="208086030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25. veljače 2020.</izvorni_sadrzaj>
    <derivirana_varijabla naziv="DomainObject.StvarniPocetakDatum_1">25. veljače 2020.</derivirana_varijabla>
  </DomainObject.StvarniPocetakDatum>
  <DomainObject.StvarniZavrsetakDatum>
    <izvorni_sadrzaj>25. veljače 2020.</izvorni_sadrzaj>
    <derivirana_varijabla naziv="DomainObject.StvarniZavrsetakDatum_1">25. veljače 2020.</derivirana_varijabla>
  </DomainObject.StvarniZavrsetakDatum>
  <DomainObject.PlaniraniZavrsetakDatum>
    <izvorni_sadrzaj>25. veljače 2020.</izvorni_sadrzaj>
    <derivirana_varijabla naziv="DomainObject.PlaniraniZavrsetakDatum_1">25. veljače 2020.</derivirana_varijabla>
  </DomainObject.PlaniraniZavrsetakDatum>
  <DomainObject.PlaniraniPocetakDatum>
    <izvorni_sadrzaj>25. veljače 2020.</izvorni_sadrzaj>
    <derivirana_varijabla naziv="DomainObject.PlaniraniPocetakDatum_1">25. veljače 2020.</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13:03</izvorni_sadrzaj>
    <derivirana_varijabla naziv="DomainObject.StvarniZavrsetakVrijeme_1">13:03</derivirana_varijabla>
  </DomainObject.StvarniZavrsetakVrijeme>
  <DomainObject.PlaniraniZavrsetakVrijeme>
    <izvorni_sadrzaj>12:30</izvorni_sadrzaj>
    <derivirana_varijabla naziv="DomainObject.PlaniraniZavrsetakVrijeme_1">12:30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veljače 2020.</izvorni_sadrzaj>
    <derivirana_varijabla naziv="DomainObject.Zapisnik.DatumKreiranja_1">25. veljače 2020.</derivirana_varijabla>
  </DomainObject.Zapisnik.DatumKreiranja>
  <DomainObject.Zapisnik.ImovinskaKorist>
    <izvorni_sadrzaj/>
    <derivirana_varijabla naziv="DomainObject.Zapisnik.ImovinskaKorist_1"/>
  </DomainObject.Zapisnik.ImovinskaKorist>
  <DomainObject.Zapisnik.Oznaka>
    <izvorni_sadrzaj>St-353/2018-71</izvorni_sadrzaj>
    <derivirana_varijabla naziv="DomainObject.Zapisnik.Oznaka_1">St-353/2018-71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zbog ukidbene VTS odluke</izvorni_sadrzaj>
    <derivirana_varijabla naziv="DomainObject.Predmet.Opis_1">novi br. zbog ukidbene VTS odluke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St-353/2018</izvorni_sadrzaj>
    <derivirana_varijabla naziv="DomainObject.Predmet.OznakaBroj_1">St-353/2018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obimna dokumentacija 
FINA-e u plavim koricama koji se
 nalazi u ormaru od dana 15.1.2019.</izvorni_sadrzaj>
    <derivirana_varijabla naziv="DomainObject.Predmet.PrimjedbaSuca_1">prileži obimna dokumentacija 
FINA-e u plavim koricama koji se
 nalazi u ormaru od dana 15.1.2019.</derivirana_varijabla>
  </DomainObject.Predmet.PrimjedbaSuca>
  <DomainObject.Predmet.ProtustrankaFormated>
    <izvorni_sadrzaj>  ISTO INDUSTROGRADNJA d.o.o. KRNICA</izvorni_sadrzaj>
    <derivirana_varijabla naziv="DomainObject.Predmet.ProtustrankaFormated_1">  ISTO INDUSTROGRADNJA d.o.o. KRNICA</derivirana_varijabla>
  </DomainObject.Predmet.ProtustrankaFormated>
  <DomainObject.Predmet.ProtustrankaFormatedOIB>
    <izvorni_sadrzaj>  ISTO INDUSTROGRADNJA d.o.o. KRNICA, OIB 01629444750</izvorni_sadrzaj>
    <derivirana_varijabla naziv="DomainObject.Predmet.ProtustrankaFormatedOIB_1">  ISTO INDUSTROGRADNJA d.o.o. KRNICA, OIB 01629444750</derivirana_varijabla>
  </DomainObject.Predmet.ProtustrankaFormatedOIB>
  <DomainObject.Predmet.ProtustrankaFormatedWithAdress>
    <izvorni_sadrzaj> ISTO INDUSTROGRADNJA d.o.o. KRNICA, Duga Uvala 1, 52207 Krnica</izvorni_sadrzaj>
    <derivirana_varijabla naziv="DomainObject.Predmet.ProtustrankaFormatedWithAdress_1"> ISTO INDUSTROGRADNJA d.o.o. KRNICA, Duga Uvala 1, 52207 Krnica</derivirana_varijabla>
  </DomainObject.Predmet.ProtustrankaFormatedWithAdress>
  <DomainObject.Predmet.ProtustrankaFormatedWithAdressOIB>
    <izvorni_sadrzaj> ISTO INDUSTROGRADNJA d.o.o. KRNICA, OIB 01629444750, Duga Uvala 1, 52207 Krnica</izvorni_sadrzaj>
    <derivirana_varijabla naziv="DomainObject.Predmet.ProtustrankaFormatedWithAdressOIB_1"> ISTO INDUSTROGRADNJA d.o.o. KRNICA, OIB 01629444750, Duga Uvala 1, 52207 Krnica</derivirana_varijabla>
  </DomainObject.Predmet.ProtustrankaFormatedWithAdressOIB>
  <DomainObject.Predmet.ProtustrankaWithAdress>
    <izvorni_sadrzaj>ISTO INDUSTROGRADNJA d.o.o. KRNICA Duga Uvala 1, 52207 Krnica</izvorni_sadrzaj>
    <derivirana_varijabla naziv="DomainObject.Predmet.ProtustrankaWithAdress_1">ISTO INDUSTROGRADNJA d.o.o. KRNICA Duga Uvala 1, 52207 Krnica</derivirana_varijabla>
  </DomainObject.Predmet.ProtustrankaWithAdress>
  <DomainObject.Predmet.ProtustrankaWithAdressOIB>
    <izvorni_sadrzaj>ISTO INDUSTROGRADNJA d.o.o. KRNICA, OIB 01629444750, Duga Uvala 1, 52207 Krnica</izvorni_sadrzaj>
    <derivirana_varijabla naziv="DomainObject.Predmet.ProtustrankaWithAdressOIB_1">ISTO INDUSTROGRADNJA d.o.o. KRNICA, OIB 01629444750, Duga Uvala 1, 52207 Krnica</derivirana_varijabla>
  </DomainObject.Predmet.ProtustrankaWithAdressOIB>
  <DomainObject.Predmet.ProtustrankaNazivFormated>
    <izvorni_sadrzaj>ISTO INDUSTROGRADNJA d.o.o. KRNICA</izvorni_sadrzaj>
    <derivirana_varijabla naziv="DomainObject.Predmet.ProtustrankaNazivFormated_1">ISTO INDUSTROGRADNJA d.o.o. KRNICA</derivirana_varijabla>
  </DomainObject.Predmet.ProtustrankaNazivFormated>
  <DomainObject.Predmet.ProtustrankaNazivFormatedOIB>
    <izvorni_sadrzaj>ISTO INDUSTROGRADNJA d.o.o. KRNICA, OIB 01629444750</izvorni_sadrzaj>
    <derivirana_varijabla naziv="DomainObject.Predmet.ProtustrankaNazivFormatedOIB_1">ISTO INDUSTROGRADNJA d.o.o. KRNICA, OIB 01629444750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ISTO INDUSTROGRADNJA d.o.o. KRNICA</izvorni_sadrzaj>
    <derivirana_varijabla naziv="DomainObject.Predmet.StrankaFormated_1">  ISTO INDUSTROGRADNJA d.o.o. KRNICA</derivirana_varijabla>
  </DomainObject.Predmet.StrankaFormated>
  <DomainObject.Predmet.StrankaFormatedOIB>
    <izvorni_sadrzaj>  ISTO INDUSTROGRADNJA d.o.o. KRNICA, OIB 01629444750</izvorni_sadrzaj>
    <derivirana_varijabla naziv="DomainObject.Predmet.StrankaFormatedOIB_1">  ISTO INDUSTROGRADNJA d.o.o. KRNICA, OIB 01629444750</derivirana_varijabla>
  </DomainObject.Predmet.StrankaFormatedOIB>
  <DomainObject.Predmet.StrankaFormatedWithAdress>
    <izvorni_sadrzaj> ISTO INDUSTROGRADNJA d.o.o. KRNICA, Duga Uvala 1, 52207 Krnica</izvorni_sadrzaj>
    <derivirana_varijabla naziv="DomainObject.Predmet.StrankaFormatedWithAdress_1"> ISTO INDUSTROGRADNJA d.o.o. KRNICA, Duga Uvala 1, 52207 Krnica</derivirana_varijabla>
  </DomainObject.Predmet.StrankaFormatedWithAdress>
  <DomainObject.Predmet.StrankaFormatedWithAdressOIB>
    <izvorni_sadrzaj> ISTO INDUSTROGRADNJA d.o.o. KRNICA, OIB 01629444750, Duga Uvala 1, 52207 Krnica</izvorni_sadrzaj>
    <derivirana_varijabla naziv="DomainObject.Predmet.StrankaFormatedWithAdressOIB_1"> ISTO INDUSTROGRADNJA d.o.o. KRNICA, OIB 01629444750, Duga Uvala 1, 52207 Krnica</derivirana_varijabla>
  </DomainObject.Predmet.StrankaFormatedWithAdressOIB>
  <DomainObject.Predmet.StrankaWithAdress>
    <izvorni_sadrzaj>ISTO INDUSTROGRADNJA d.o.o. KRNICA Duga Uvala 1,52207 Krnica</izvorni_sadrzaj>
    <derivirana_varijabla naziv="DomainObject.Predmet.StrankaWithAdress_1">ISTO INDUSTROGRADNJA d.o.o. KRNICA Duga Uvala 1,52207 Krnica</derivirana_varijabla>
  </DomainObject.Predmet.StrankaWithAdress>
  <DomainObject.Predmet.StrankaWithAdressOIB>
    <izvorni_sadrzaj>ISTO INDUSTROGRADNJA d.o.o. KRNICA, OIB 01629444750, Duga Uvala 1,52207 Krnica</izvorni_sadrzaj>
    <derivirana_varijabla naziv="DomainObject.Predmet.StrankaWithAdressOIB_1">ISTO INDUSTROGRADNJA d.o.o. KRNICA, OIB 01629444750, Duga Uvala 1,52207 Krnica</derivirana_varijabla>
  </DomainObject.Predmet.StrankaWithAdressOIB>
  <DomainObject.Predmet.StrankaNazivFormated>
    <izvorni_sadrzaj>ISTO INDUSTROGRADNJA d.o.o. KRNICA</izvorni_sadrzaj>
    <derivirana_varijabla naziv="DomainObject.Predmet.StrankaNazivFormated_1">ISTO INDUSTROGRADNJA d.o.o. KRNICA</derivirana_varijabla>
  </DomainObject.Predmet.StrankaNazivFormated>
  <DomainObject.Predmet.StrankaNazivFormatedOIB>
    <izvorni_sadrzaj>ISTO INDUSTROGRADNJA d.o.o. KRNICA, OIB 01629444750</izvorni_sadrzaj>
    <derivirana_varijabla naziv="DomainObject.Predmet.StrankaNazivFormatedOIB_1">ISTO INDUSTROGRADNJA d.o.o. KRNICA, OIB 01629444750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ISTO INDUSTROGRADNJA d.o.o. KRNICA</item>
    </izvorni_sadrzaj>
    <derivirana_varijabla naziv="DomainObject.Predmet.StrankaListFormated_1">
      <item>ISTO INDUSTROGRADNJA d.o.o. KRNICA</item>
    </derivirana_varijabla>
  </DomainObject.Predmet.StrankaListFormated>
  <DomainObject.Predmet.StrankaListFormatedOIB>
    <izvorni_sadrzaj>
      <item>ISTO INDUSTROGRADNJA d.o.o. KRNICA, OIB 01629444750</item>
    </izvorni_sadrzaj>
    <derivirana_varijabla naziv="DomainObject.Predmet.StrankaListFormatedOIB_1">
      <item>ISTO INDUSTROGRADNJA d.o.o. KRNICA, OIB 01629444750</item>
    </derivirana_varijabla>
  </DomainObject.Predmet.StrankaListFormatedOIB>
  <DomainObject.Predmet.StrankaListFormatedWithAdress>
    <izvorni_sadrzaj>
      <item>ISTO INDUSTROGRADNJA d.o.o. KRNICA, Duga Uvala 1, 52207 Krnica</item>
    </izvorni_sadrzaj>
    <derivirana_varijabla naziv="DomainObject.Predmet.StrankaListFormatedWithAdress_1">
      <item>ISTO INDUSTROGRADNJA d.o.o. KRNICA, Duga Uvala 1, 52207 Krnica</item>
    </derivirana_varijabla>
  </DomainObject.Predmet.StrankaListFormatedWithAdress>
  <DomainObject.Predmet.StrankaListFormatedWithAdressOIB>
    <izvorni_sadrzaj>
      <item>ISTO INDUSTROGRADNJA d.o.o. KRNICA, OIB 01629444750, Duga Uvala 1, 52207 Krnica</item>
    </izvorni_sadrzaj>
    <derivirana_varijabla naziv="DomainObject.Predmet.StrankaListFormatedWithAdressOIB_1">
      <item>ISTO INDUSTROGRADNJA d.o.o. KRNICA, OIB 01629444750, Duga Uvala 1, 52207 Krnica</item>
    </derivirana_varijabla>
  </DomainObject.Predmet.StrankaListFormatedWithAdressOIB>
  <DomainObject.Predmet.StrankaListNazivFormated>
    <izvorni_sadrzaj>
      <item>ISTO INDUSTROGRADNJA d.o.o. KRNICA</item>
    </izvorni_sadrzaj>
    <derivirana_varijabla naziv="DomainObject.Predmet.StrankaListNazivFormated_1">
      <item>ISTO INDUSTROGRADNJA d.o.o. KRNICA</item>
    </derivirana_varijabla>
  </DomainObject.Predmet.StrankaListNazivFormated>
  <DomainObject.Predmet.StrankaListNazivFormatedOIB>
    <izvorni_sadrzaj>
      <item>ISTO INDUSTROGRADNJA d.o.o. KRNICA, OIB 01629444750</item>
    </izvorni_sadrzaj>
    <derivirana_varijabla naziv="DomainObject.Predmet.StrankaListNazivFormatedOIB_1">
      <item>ISTO INDUSTROGRADNJA d.o.o. KRNICA, OIB 01629444750</item>
    </derivirana_varijabla>
  </DomainObject.Predmet.StrankaListNazivFormatedOIB>
  <DomainObject.Predmet.ProtuStrankaListFormated>
    <izvorni_sadrzaj>
      <item>ISTO INDUSTROGRADNJA d.o.o. KRNICA</item>
    </izvorni_sadrzaj>
    <derivirana_varijabla naziv="DomainObject.Predmet.ProtuStrankaListFormated_1">
      <item>ISTO INDUSTROGRADNJA d.o.o. KRNICA</item>
    </derivirana_varijabla>
  </DomainObject.Predmet.ProtuStrankaListFormated>
  <DomainObject.Predmet.ProtuStrankaListFormatedOIB>
    <izvorni_sadrzaj>
      <item>ISTO INDUSTROGRADNJA d.o.o. KRNICA, OIB 01629444750</item>
    </izvorni_sadrzaj>
    <derivirana_varijabla naziv="DomainObject.Predmet.ProtuStrankaListFormatedOIB_1">
      <item>ISTO INDUSTROGRADNJA d.o.o. KRNICA, OIB 01629444750</item>
    </derivirana_varijabla>
  </DomainObject.Predmet.ProtuStrankaListFormatedOIB>
  <DomainObject.Predmet.ProtuStrankaListFormatedWithAdress>
    <izvorni_sadrzaj>
      <item>ISTO INDUSTROGRADNJA d.o.o. KRNICA, Duga Uvala 1, 52207 Krnica</item>
    </izvorni_sadrzaj>
    <derivirana_varijabla naziv="DomainObject.Predmet.ProtuStrankaListFormatedWithAdress_1">
      <item>ISTO INDUSTROGRADNJA d.o.o. KRNICA, Duga Uvala 1, 52207 Krnica</item>
    </derivirana_varijabla>
  </DomainObject.Predmet.ProtuStrankaListFormatedWithAdress>
  <DomainObject.Predmet.ProtuStrankaListFormatedWithAdressOIB>
    <izvorni_sadrzaj>
      <item>ISTO INDUSTROGRADNJA d.o.o. KRNICA, OIB 01629444750, Duga Uvala 1, 52207 Krnica</item>
    </izvorni_sadrzaj>
    <derivirana_varijabla naziv="DomainObject.Predmet.ProtuStrankaListFormatedWithAdressOIB_1">
      <item>ISTO INDUSTROGRADNJA d.o.o. KRNICA, OIB 01629444750, Duga Uvala 1, 52207 Krnica</item>
    </derivirana_varijabla>
  </DomainObject.Predmet.ProtuStrankaListFormatedWithAdressOIB>
  <DomainObject.Predmet.ProtuStrankaListNazivFormated>
    <izvorni_sadrzaj>
      <item>ISTO INDUSTROGRADNJA d.o.o. KRNICA</item>
    </izvorni_sadrzaj>
    <derivirana_varijabla naziv="DomainObject.Predmet.ProtuStrankaListNazivFormated_1">
      <item>ISTO INDUSTROGRADNJA d.o.o. KRNICA</item>
    </derivirana_varijabla>
  </DomainObject.Predmet.ProtuStrankaListNazivFormated>
  <DomainObject.Predmet.ProtuStrankaListNazivFormatedOIB>
    <izvorni_sadrzaj>
      <item>ISTO INDUSTROGRADNJA d.o.o. KRNICA, OIB 01629444750</item>
    </izvorni_sadrzaj>
    <derivirana_varijabla naziv="DomainObject.Predmet.ProtuStrankaListNazivFormatedOIB_1">
      <item>ISTO INDUSTROGRADNJA d.o.o. KRNICA, OIB 01629444750</item>
    </derivirana_varijabla>
  </DomainObject.Predmet.ProtuStrankaListNazivFormatedOIB>
  <DomainObject.Predmet.OstaliListFormated>
    <izvorni_sadrzaj>
      <item>Marino Folo</item>
    </izvorni_sadrzaj>
    <derivirana_varijabla naziv="DomainObject.Predmet.OstaliListFormated_1">
      <item>Marino Folo</item>
    </derivirana_varijabla>
  </DomainObject.Predmet.OstaliListFormated>
  <DomainObject.Predmet.OstaliListFormatedOIB>
    <izvorni_sadrzaj>
      <item>Marino Folo</item>
    </izvorni_sadrzaj>
    <derivirana_varijabla naziv="DomainObject.Predmet.OstaliListFormatedOIB_1">
      <item>Marino Folo</item>
    </derivirana_varijabla>
  </DomainObject.Predmet.OstaliListFormatedOIB>
  <DomainObject.Predmet.OstaliListFormatedWithAdress>
    <izvorni_sadrzaj>
      <item>Marino Folo, Svetvinčenat 48, 52341 Svetvinčenat</item>
    </izvorni_sadrzaj>
    <derivirana_varijabla naziv="DomainObject.Predmet.OstaliListFormatedWithAdress_1">
      <item>Marino Folo, Svetvinčenat 48, 52341 Svetvinčenat</item>
    </derivirana_varijabla>
  </DomainObject.Predmet.OstaliListFormatedWithAdress>
  <DomainObject.Predmet.OstaliListFormatedWithAdressOIB>
    <izvorni_sadrzaj>
      <item>Marino Folo, Svetvinčenat 48, 52341 Svetvinčenat</item>
    </izvorni_sadrzaj>
    <derivirana_varijabla naziv="DomainObject.Predmet.OstaliListFormatedWithAdressOIB_1">
      <item>Marino Folo, Svetvinčenat 48, 52341 Svetvinčenat</item>
    </derivirana_varijabla>
  </DomainObject.Predmet.OstaliListFormatedWithAdressOIB>
  <DomainObject.Predmet.OstaliListNazivFormated>
    <izvorni_sadrzaj>
      <item>Marino Folo</item>
    </izvorni_sadrzaj>
    <derivirana_varijabla naziv="DomainObject.Predmet.OstaliListNazivFormated_1">
      <item>Marino Folo</item>
    </derivirana_varijabla>
  </DomainObject.Predmet.OstaliListNazivFormated>
  <DomainObject.Predmet.OstaliListNazivFormatedOIB>
    <izvorni_sadrzaj>
      <item>Marino Folo</item>
    </izvorni_sadrzaj>
    <derivirana_varijabla naziv="DomainObject.Predmet.OstaliListNazivFormatedOIB_1">
      <item>Marino Folo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veljače 2020.</izvorni_sadrzaj>
    <derivirana_varijabla naziv="DomainObject.Datum_1">25. veljače 2020.</derivirana_varijabla>
  </DomainObject.Datum>
  <DomainObject.PoslovniBrojDokumenta>
    <izvorni_sadrzaj>St-353/2018-71</izvorni_sadrzaj>
    <derivirana_varijabla naziv="DomainObject.PoslovniBrojDokumenta_1">St-353/2018-71</derivirana_varijabla>
  </DomainObject.PoslovniBrojDokumenta>
  <DomainObject.Predmet.StrankaIDrugi>
    <izvorni_sadrzaj>ISTO INDUSTROGRADNJA d.o.o. KRNICA</izvorni_sadrzaj>
    <derivirana_varijabla naziv="DomainObject.Predmet.StrankaIDrugi_1">ISTO INDUSTROGRADNJA d.o.o. KRNICA</derivirana_varijabla>
  </DomainObject.Predmet.StrankaIDrugi>
  <DomainObject.Predmet.ProtustrankaIDrugi>
    <izvorni_sadrzaj>ISTO INDUSTROGRADNJA d.o.o. KRNICA</izvorni_sadrzaj>
    <derivirana_varijabla naziv="DomainObject.Predmet.ProtustrankaIDrugi_1">ISTO INDUSTROGRADNJA d.o.o. KRNICA</derivirana_varijabla>
  </DomainObject.Predmet.ProtustrankaIDrugi>
  <DomainObject.Predmet.StrankaIDrugiAdressOIB>
    <izvorni_sadrzaj>ISTO INDUSTROGRADNJA d.o.o. KRNICA, OIB 01629444750, Duga Uvala 1, 52207 Krnica</izvorni_sadrzaj>
    <derivirana_varijabla naziv="DomainObject.Predmet.StrankaIDrugiAdressOIB_1">ISTO INDUSTROGRADNJA d.o.o. KRNICA, OIB 01629444750, Duga Uvala 1, 52207 Krnica</derivirana_varijabla>
  </DomainObject.Predmet.StrankaIDrugiAdressOIB>
  <DomainObject.Predmet.ProtustrankaIDrugiAdressOIB>
    <izvorni_sadrzaj>ISTO INDUSTROGRADNJA d.o.o. KRNICA, OIB 01629444750, Duga Uvala 1, 52207 Krnica</izvorni_sadrzaj>
    <derivirana_varijabla naziv="DomainObject.Predmet.ProtustrankaIDrugiAdressOIB_1">ISTO INDUSTROGRADNJA d.o.o. KRNICA, OIB 01629444750, Duga Uvala 1, 52207 Krnica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ISTO INDUSTROGRADNJA d.o.o. KRNICA</item>
      <item>ISTO INDUSTROGRADNJA d.o.o. KRNICA</item>
      <item>Marino Folo</item>
    </izvorni_sadrzaj>
    <derivirana_varijabla naziv="DomainObject.Predmet.SudioniciListNaziv_1">
      <item>ISTO INDUSTROGRADNJA d.o.o. KRNICA</item>
      <item>ISTO INDUSTROGRADNJA d.o.o. KRNICA</item>
      <item>Marino Folo</item>
    </derivirana_varijabla>
  </DomainObject.Predmet.SudioniciListNaziv>
  <DomainObject.Predmet.SudioniciListAdressOIB>
    <izvorni_sadrzaj>
      <item>ISTO INDUSTROGRADNJA d.o.o. KRNICA, OIB 01629444750, Duga Uvala 1,52207 Krnica</item>
      <item>ISTO INDUSTROGRADNJA d.o.o. KRNICA, OIB 01629444750, Duga Uvala 1,52207 Krnica</item>
      <item>Marino Folo, Svetvinčenat 48,52341 Svetvinčenat</item>
    </izvorni_sadrzaj>
    <derivirana_varijabla naziv="DomainObject.Predmet.SudioniciListAdressOIB_1">
      <item>ISTO INDUSTROGRADNJA d.o.o. KRNICA, OIB 01629444750, Duga Uvala 1,52207 Krnica</item>
      <item>ISTO INDUSTROGRADNJA d.o.o. KRNICA, OIB 01629444750, Duga Uvala 1,52207 Krnica</item>
      <item>Marino Folo, Svetvinčenat 48,52341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01629444750</item>
      <item>, OIB 01629444750</item>
      <item>, OIB null</item>
    </izvorni_sadrzaj>
    <derivirana_varijabla naziv="DomainObject.Predmet.SudioniciListNazivOIB_1">
      <item>, OIB 01629444750</item>
      <item>, OIB 01629444750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srpnja 2018.</izvorni_sadrzaj>
    <derivirana_varijabla naziv="DomainObject.Predmet.DatumPocetkaProcesa_1">2. srpnja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016785-7601-48F2-B74D-A8EFECCACDB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1584</properties:Words>
  <properties:Characters>8755</properties:Characters>
  <properties:Lines>259</properties:Lines>
  <properties:Paragraphs>85</properties:Paragraphs>
  <properties:TotalTime>57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10400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2020-02-24T08:55:00Z</dcterms:created>
  <dc:creator>msimicic</dc:creator>
  <cp:lastModifiedBy>Sanja Prodan</cp:lastModifiedBy>
  <cp:lastPrinted>2014-09-23T13:59:00Z</cp:lastPrinted>
  <dcterms:modified xmlns:xsi="http://www.w3.org/2001/XMLSchema-instance" xsi:type="dcterms:W3CDTF">2020-02-25T13:05:00Z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St-353/2018-71 / Zapisnik - Ročište za glasovanje o planu restrukturiranja (st-353-2018-isto zapisnik o glasovanju ZA PLAN.docx)</vt:lpwstr>
  </prop:property>
  <prop:property fmtid="{D5CDD505-2E9C-101B-9397-08002B2CF9AE}" pid="4" name="CC_coloring">
    <vt:bool>false</vt:bool>
  </prop:property>
  <prop:property fmtid="{D5CDD505-2E9C-101B-9397-08002B2CF9AE}" pid="5" name="BrojStranica">
    <vt:i4>5</vt:i4>
  </prop:property>
</prop:Properties>
</file>